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1B2100A4" w:rsidR="00526FBD" w:rsidRPr="00526FBD" w:rsidRDefault="00C54364"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#90</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AB087C">
        <w:rPr>
          <w:rFonts w:ascii="Arial" w:hAnsi="Arial" w:cs="Arial"/>
          <w:b/>
          <w:sz w:val="24"/>
          <w:szCs w:val="28"/>
        </w:rPr>
        <w:t>2299</w:t>
      </w:r>
      <w:bookmarkStart w:id="0" w:name="_GoBack"/>
      <w:bookmarkEnd w:id="0"/>
    </w:p>
    <w:p w14:paraId="787C17B8" w14:textId="325B7D0B"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3D7D49">
        <w:rPr>
          <w:rFonts w:ascii="Arial" w:hAnsi="Arial" w:cs="Arial"/>
          <w:b/>
          <w:sz w:val="24"/>
          <w:szCs w:val="28"/>
        </w:rPr>
        <w:t>December 7-11</w:t>
      </w:r>
      <w:r w:rsidRPr="00DB4FA5">
        <w:rPr>
          <w:rFonts w:ascii="Arial" w:hAnsi="Arial" w:cs="Arial"/>
          <w:b/>
          <w:sz w:val="24"/>
          <w:szCs w:val="28"/>
        </w:rPr>
        <w:t>,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F9ACC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8B7BAE">
        <w:rPr>
          <w:rFonts w:ascii="Arial" w:hAnsi="Arial" w:cs="Arial"/>
          <w:lang w:eastAsia="ja-JP"/>
        </w:rPr>
        <w:t>8</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03FD095B"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RP-202024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674505B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8021EB">
              <w:rPr>
                <w:rFonts w:ascii="Arial" w:hAnsi="Arial" w:cs="Arial"/>
              </w:rPr>
              <w:t>09</w:t>
            </w:r>
            <w:r w:rsidR="009F01A2">
              <w:rPr>
                <w:rFonts w:ascii="Arial" w:hAnsi="Arial" w:cs="Arial"/>
              </w:rPr>
              <w:t>/202</w:t>
            </w:r>
            <w:r w:rsidR="00DB2AF3">
              <w:rPr>
                <w:rFonts w:ascii="Arial" w:hAnsi="Arial" w:cs="Arial"/>
              </w:rPr>
              <w:t>1</w:t>
            </w:r>
          </w:p>
        </w:tc>
        <w:tc>
          <w:tcPr>
            <w:tcW w:w="2268" w:type="dxa"/>
          </w:tcPr>
          <w:p w14:paraId="0B423A70" w14:textId="66A478F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8021EB">
              <w:rPr>
                <w:rFonts w:ascii="Arial" w:hAnsi="Arial" w:cs="Arial"/>
              </w:rPr>
              <w:t>03</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54A51265" w:rsidR="00871653" w:rsidRPr="008836AC" w:rsidRDefault="00BA5A58" w:rsidP="008836AC">
            <w:pPr>
              <w:tabs>
                <w:tab w:val="left" w:pos="567"/>
              </w:tabs>
              <w:spacing w:after="0"/>
              <w:rPr>
                <w:rFonts w:ascii="Arial" w:hAnsi="Arial" w:cs="Arial"/>
                <w:lang w:eastAsia="ja-JP"/>
              </w:rPr>
            </w:pPr>
            <w:r>
              <w:rPr>
                <w:rFonts w:ascii="Arial" w:hAnsi="Arial" w:cs="Arial"/>
                <w:color w:val="00B050"/>
              </w:rPr>
              <w:t>2</w:t>
            </w:r>
            <w:r w:rsidR="008B7BAE">
              <w:rPr>
                <w:rFonts w:ascii="Arial" w:hAnsi="Arial" w:cs="Arial"/>
                <w:color w:val="00B050"/>
              </w:rPr>
              <w:t>0%</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7811CBF6" w:rsidR="00324830" w:rsidRPr="00D06053" w:rsidRDefault="008F1335" w:rsidP="007E385F">
      <w:pPr>
        <w:snapToGrid w:val="0"/>
        <w:spacing w:after="0"/>
        <w:rPr>
          <w:lang w:eastAsia="ja-JP"/>
        </w:rPr>
      </w:pPr>
      <w:r>
        <w:rPr>
          <w:b/>
          <w:lang w:eastAsia="ja-JP"/>
        </w:rPr>
        <w:t>In RAN1#103</w:t>
      </w:r>
      <w:r w:rsidR="00324830" w:rsidRPr="00D06053">
        <w:rPr>
          <w:b/>
          <w:lang w:eastAsia="ja-JP"/>
        </w:rPr>
        <w:t>-e, the following agreements were made</w:t>
      </w:r>
      <w:r w:rsidR="00324830" w:rsidRPr="00D06053">
        <w:rPr>
          <w:lang w:eastAsia="ja-JP"/>
        </w:rPr>
        <w:t xml:space="preserve">: </w:t>
      </w:r>
    </w:p>
    <w:p w14:paraId="6389316A" w14:textId="77777777" w:rsidR="00ED41F0" w:rsidRDefault="00ED41F0" w:rsidP="007E385F">
      <w:pPr>
        <w:snapToGrid w:val="0"/>
        <w:spacing w:after="0"/>
        <w:rPr>
          <w:u w:val="single"/>
          <w:lang w:eastAsia="ja-JP"/>
        </w:rPr>
      </w:pPr>
    </w:p>
    <w:p w14:paraId="4D8D9E4E" w14:textId="2B973997" w:rsidR="00324830" w:rsidRDefault="00324830" w:rsidP="007E385F">
      <w:pPr>
        <w:snapToGrid w:val="0"/>
        <w:spacing w:after="0"/>
        <w:rPr>
          <w:lang w:eastAsia="ja-JP"/>
        </w:rPr>
      </w:pPr>
      <w:r w:rsidRPr="00D06053">
        <w:rPr>
          <w:u w:val="single"/>
          <w:lang w:eastAsia="ja-JP"/>
        </w:rPr>
        <w:t>Multi-beam enhancements</w:t>
      </w:r>
      <w:r w:rsidRPr="00D06053">
        <w:rPr>
          <w:lang w:eastAsia="ja-JP"/>
        </w:rPr>
        <w:t>:</w:t>
      </w:r>
    </w:p>
    <w:p w14:paraId="0BA56FD7" w14:textId="77777777" w:rsidR="00ED41F0" w:rsidRPr="00D06053" w:rsidRDefault="00ED41F0" w:rsidP="007E385F">
      <w:pPr>
        <w:snapToGrid w:val="0"/>
        <w:spacing w:after="0"/>
        <w:rPr>
          <w:lang w:eastAsia="ja-JP"/>
        </w:rPr>
      </w:pPr>
    </w:p>
    <w:p w14:paraId="63DC9946" w14:textId="77777777" w:rsidR="00784D74" w:rsidRPr="00784D74" w:rsidRDefault="00784D74" w:rsidP="00784D74">
      <w:pPr>
        <w:overflowPunct/>
        <w:autoSpaceDE/>
        <w:autoSpaceDN/>
        <w:adjustRightInd/>
        <w:spacing w:after="0"/>
        <w:textAlignment w:val="auto"/>
        <w:rPr>
          <w:rFonts w:ascii="Times" w:eastAsia="Batang" w:hAnsi="Times" w:cs="Times"/>
          <w:b/>
          <w:bCs/>
          <w:szCs w:val="24"/>
          <w:highlight w:val="green"/>
        </w:rPr>
      </w:pPr>
      <w:r w:rsidRPr="00784D74">
        <w:rPr>
          <w:rFonts w:ascii="Times" w:eastAsia="Batang" w:hAnsi="Times" w:cs="Times"/>
          <w:b/>
          <w:bCs/>
          <w:szCs w:val="24"/>
          <w:highlight w:val="green"/>
        </w:rPr>
        <w:t>Agreement</w:t>
      </w:r>
    </w:p>
    <w:p w14:paraId="20F10A78"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rPr>
        <w:t>On beam indication signaling medium to support joint or separate DL/UL beam indication in Rel.17 unified TCI framework:</w:t>
      </w:r>
    </w:p>
    <w:p w14:paraId="5A2B509E" w14:textId="77777777" w:rsidR="00784D74" w:rsidRPr="00784D74" w:rsidRDefault="00784D74" w:rsidP="00E26F4B">
      <w:pPr>
        <w:numPr>
          <w:ilvl w:val="0"/>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 xml:space="preserve">Support L1-based beam indication using at least UE-specific (unicast) DCI to indicate joint or separate DL/UL beam indication from the active TCI states </w:t>
      </w:r>
    </w:p>
    <w:p w14:paraId="4AC0B1FD" w14:textId="77777777" w:rsidR="00784D74" w:rsidRPr="00784D74" w:rsidRDefault="00784D74" w:rsidP="00E26F4B">
      <w:pPr>
        <w:numPr>
          <w:ilvl w:val="1"/>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The existing DCI formats 1_1 and 1_2 are reused for beam indication</w:t>
      </w:r>
    </w:p>
    <w:p w14:paraId="5D7902A9" w14:textId="77777777" w:rsidR="00784D74" w:rsidRPr="00784D74" w:rsidRDefault="00784D74" w:rsidP="00E26F4B">
      <w:pPr>
        <w:numPr>
          <w:ilvl w:val="1"/>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Support a mechanism for UE to acknowledge successful decoding of beam indication</w:t>
      </w:r>
    </w:p>
    <w:p w14:paraId="0667FFBD" w14:textId="77777777" w:rsidR="00784D74" w:rsidRPr="00784D74" w:rsidRDefault="00784D74" w:rsidP="00E26F4B">
      <w:pPr>
        <w:numPr>
          <w:ilvl w:val="2"/>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The ACK/NAK of the PDSCH scheduled by the DCI carrying the beam indication can be used as an ACK also for the DCI</w:t>
      </w:r>
    </w:p>
    <w:p w14:paraId="5ECAB02D" w14:textId="77777777" w:rsidR="00784D74" w:rsidRPr="00784D74" w:rsidRDefault="00784D74" w:rsidP="00E26F4B">
      <w:pPr>
        <w:numPr>
          <w:ilvl w:val="2"/>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FFS: Whether any additional specification support is needed</w:t>
      </w:r>
    </w:p>
    <w:p w14:paraId="20D5A93B" w14:textId="77777777" w:rsidR="00784D74" w:rsidRPr="00784D74" w:rsidRDefault="00784D74" w:rsidP="00E26F4B">
      <w:pPr>
        <w:numPr>
          <w:ilvl w:val="0"/>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Support activation of one or more TCI states via MAC CE analogous to Rel.15/16:</w:t>
      </w:r>
    </w:p>
    <w:p w14:paraId="3FCA1214" w14:textId="77777777" w:rsidR="00784D74" w:rsidRPr="00784D74" w:rsidRDefault="00784D74" w:rsidP="00E26F4B">
      <w:pPr>
        <w:numPr>
          <w:ilvl w:val="1"/>
          <w:numId w:val="14"/>
        </w:numPr>
        <w:overflowPunct/>
        <w:autoSpaceDE/>
        <w:autoSpaceDN/>
        <w:adjustRightInd/>
        <w:snapToGrid w:val="0"/>
        <w:spacing w:after="0"/>
        <w:jc w:val="both"/>
        <w:textAlignment w:val="auto"/>
        <w:rPr>
          <w:rFonts w:ascii="Times" w:eastAsia="Batang" w:hAnsi="Times" w:cs="Times"/>
          <w:sz w:val="22"/>
          <w:lang w:eastAsia="x-none"/>
        </w:rPr>
      </w:pPr>
      <w:r w:rsidRPr="00784D74">
        <w:rPr>
          <w:rFonts w:ascii="Times" w:eastAsia="Batang" w:hAnsi="Times" w:cs="Times"/>
          <w:szCs w:val="18"/>
          <w:lang w:eastAsia="x-none"/>
        </w:rPr>
        <w:t>At least for the single activated TCI state, the activated TCI state is applied</w:t>
      </w:r>
    </w:p>
    <w:p w14:paraId="46245458" w14:textId="77777777" w:rsidR="00784D74" w:rsidRPr="00784D74" w:rsidRDefault="00784D74" w:rsidP="00E26F4B">
      <w:pPr>
        <w:numPr>
          <w:ilvl w:val="1"/>
          <w:numId w:val="14"/>
        </w:numPr>
        <w:overflowPunct/>
        <w:autoSpaceDE/>
        <w:autoSpaceDN/>
        <w:adjustRightInd/>
        <w:snapToGrid w:val="0"/>
        <w:spacing w:after="0"/>
        <w:jc w:val="both"/>
        <w:textAlignment w:val="auto"/>
        <w:rPr>
          <w:rFonts w:ascii="Times" w:eastAsia="Batang" w:hAnsi="Times" w:cs="Times"/>
          <w:sz w:val="22"/>
          <w:lang w:eastAsia="x-none"/>
        </w:rPr>
      </w:pPr>
      <w:r w:rsidRPr="00784D74">
        <w:rPr>
          <w:rFonts w:ascii="Times" w:eastAsia="Batang" w:hAnsi="Times" w:cs="Times"/>
          <w:lang w:eastAsia="x-none"/>
        </w:rPr>
        <w:t>The content for the MAC CE is determined based on the outcome of issue 1</w:t>
      </w:r>
    </w:p>
    <w:p w14:paraId="7AC48DF4" w14:textId="77777777" w:rsidR="00784D74" w:rsidRPr="00784D74" w:rsidRDefault="00784D74" w:rsidP="00E26F4B">
      <w:pPr>
        <w:numPr>
          <w:ilvl w:val="1"/>
          <w:numId w:val="14"/>
        </w:numPr>
        <w:overflowPunct/>
        <w:autoSpaceDE/>
        <w:autoSpaceDN/>
        <w:adjustRightInd/>
        <w:snapToGrid w:val="0"/>
        <w:spacing w:after="0"/>
        <w:jc w:val="both"/>
        <w:textAlignment w:val="auto"/>
        <w:rPr>
          <w:rFonts w:ascii="Times" w:eastAsia="Batang" w:hAnsi="Times" w:cs="Times"/>
          <w:sz w:val="22"/>
          <w:lang w:eastAsia="x-none"/>
        </w:rPr>
      </w:pPr>
      <w:r w:rsidRPr="00784D74">
        <w:rPr>
          <w:rFonts w:ascii="Times" w:eastAsia="Batang" w:hAnsi="Times" w:cs="Times"/>
          <w:lang w:eastAsia="x-none"/>
        </w:rPr>
        <w:t>FFS: If supported, default TCI state when more than one TCI states are activated by MAC CE</w:t>
      </w:r>
    </w:p>
    <w:p w14:paraId="6186CF9C" w14:textId="77777777" w:rsidR="00784D74" w:rsidRPr="00784D74" w:rsidRDefault="00784D74" w:rsidP="00E26F4B">
      <w:pPr>
        <w:numPr>
          <w:ilvl w:val="1"/>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 xml:space="preserve">Note: There is no implications on the support of single TRP or multi-TRP </w:t>
      </w:r>
    </w:p>
    <w:p w14:paraId="0BD78B30" w14:textId="77777777" w:rsidR="00784D74" w:rsidRPr="00784D74" w:rsidRDefault="00784D74" w:rsidP="00E26F4B">
      <w:pPr>
        <w:numPr>
          <w:ilvl w:val="0"/>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FFS: Additional enhancement such as L1-based beam indication with group-common DCI</w:t>
      </w:r>
    </w:p>
    <w:p w14:paraId="6703590C" w14:textId="77777777" w:rsidR="00784D74" w:rsidRPr="00784D74" w:rsidRDefault="00784D74" w:rsidP="00E26F4B">
      <w:pPr>
        <w:numPr>
          <w:ilvl w:val="0"/>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FFS: Whether the Rel.17 beam indication can also apply to beam indication for single channel (e.g. PDSCH only, single CORESET) or a subset of channels</w:t>
      </w:r>
    </w:p>
    <w:p w14:paraId="067C0C70" w14:textId="77777777" w:rsidR="00784D74" w:rsidRPr="00784D74" w:rsidRDefault="00784D74" w:rsidP="00E26F4B">
      <w:pPr>
        <w:numPr>
          <w:ilvl w:val="0"/>
          <w:numId w:val="14"/>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FFS: Additional details on extending the support of L1-based beam indication when separate UL (from DL) common beam indication is configured</w:t>
      </w:r>
    </w:p>
    <w:p w14:paraId="5FF5C774" w14:textId="77777777" w:rsidR="00784D74" w:rsidRPr="00784D74" w:rsidRDefault="00784D74" w:rsidP="00784D74">
      <w:pPr>
        <w:overflowPunct/>
        <w:autoSpaceDE/>
        <w:autoSpaceDN/>
        <w:adjustRightInd/>
        <w:spacing w:after="0"/>
        <w:textAlignment w:val="auto"/>
        <w:rPr>
          <w:rFonts w:ascii="Times" w:eastAsia="Batang" w:hAnsi="Times"/>
          <w:szCs w:val="24"/>
        </w:rPr>
      </w:pPr>
    </w:p>
    <w:p w14:paraId="72F191C4"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lang w:val="en-US" w:eastAsia="ko-KR"/>
        </w:rPr>
      </w:pPr>
      <w:r w:rsidRPr="00784D74">
        <w:rPr>
          <w:rFonts w:ascii="Times" w:eastAsia="Batang" w:hAnsi="Times" w:cs="Times"/>
          <w:b/>
          <w:bCs/>
          <w:highlight w:val="green"/>
        </w:rPr>
        <w:t>Agreement</w:t>
      </w:r>
    </w:p>
    <w:p w14:paraId="38720A3C"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lang w:eastAsia="zh-CN"/>
        </w:rPr>
      </w:pPr>
      <w:r w:rsidRPr="00784D74">
        <w:rPr>
          <w:rFonts w:ascii="Times" w:eastAsia="Batang" w:hAnsi="Times" w:cs="Times"/>
          <w:lang w:eastAsia="zh-CN"/>
        </w:rPr>
        <w:t>On Rel-17 unified TCI framework, to accommodate the case of separate beam indication for UL and DL:</w:t>
      </w:r>
    </w:p>
    <w:p w14:paraId="09FF675B" w14:textId="77777777" w:rsidR="00784D74" w:rsidRPr="00784D74" w:rsidRDefault="00784D74" w:rsidP="00E26F4B">
      <w:pPr>
        <w:numPr>
          <w:ilvl w:val="0"/>
          <w:numId w:val="15"/>
        </w:numPr>
        <w:overflowPunct/>
        <w:autoSpaceDE/>
        <w:autoSpaceDN/>
        <w:adjustRightInd/>
        <w:snapToGrid w:val="0"/>
        <w:spacing w:after="0"/>
        <w:jc w:val="both"/>
        <w:textAlignment w:val="auto"/>
        <w:rPr>
          <w:rFonts w:ascii="Times" w:eastAsia="Batang" w:hAnsi="Times" w:cs="Times"/>
          <w:lang w:eastAsia="zh-CN"/>
        </w:rPr>
      </w:pPr>
      <w:r w:rsidRPr="00784D74">
        <w:rPr>
          <w:rFonts w:ascii="Times" w:eastAsia="Batang" w:hAnsi="Times" w:cs="Times"/>
          <w:szCs w:val="24"/>
          <w:lang w:eastAsia="zh-CN"/>
        </w:rPr>
        <w:t xml:space="preserve">Utilize two separate TCI states, one for DL and one for UL. </w:t>
      </w:r>
    </w:p>
    <w:p w14:paraId="262CD372" w14:textId="77777777" w:rsidR="00784D74" w:rsidRPr="00784D74" w:rsidRDefault="00784D74" w:rsidP="00E26F4B">
      <w:pPr>
        <w:numPr>
          <w:ilvl w:val="1"/>
          <w:numId w:val="15"/>
        </w:numPr>
        <w:overflowPunct/>
        <w:autoSpaceDE/>
        <w:autoSpaceDN/>
        <w:adjustRightInd/>
        <w:snapToGrid w:val="0"/>
        <w:spacing w:after="0"/>
        <w:contextualSpacing/>
        <w:jc w:val="both"/>
        <w:textAlignment w:val="auto"/>
        <w:rPr>
          <w:rFonts w:ascii="Times" w:eastAsia="Batang" w:hAnsi="Times" w:cs="Times"/>
          <w:szCs w:val="24"/>
          <w:lang w:eastAsia="zh-CN"/>
        </w:rPr>
      </w:pPr>
      <w:r w:rsidRPr="00784D74">
        <w:rPr>
          <w:rFonts w:ascii="Times" w:eastAsia="Batang" w:hAnsi="Times" w:cs="Times"/>
          <w:szCs w:val="24"/>
          <w:lang w:eastAsia="zh-CN"/>
        </w:rPr>
        <w:t>FFS: Contents of separate UL TCI state</w:t>
      </w:r>
    </w:p>
    <w:p w14:paraId="20B87789" w14:textId="77777777" w:rsidR="00784D74" w:rsidRPr="00784D74" w:rsidRDefault="00784D74" w:rsidP="00E26F4B">
      <w:pPr>
        <w:numPr>
          <w:ilvl w:val="1"/>
          <w:numId w:val="15"/>
        </w:numPr>
        <w:overflowPunct/>
        <w:autoSpaceDE/>
        <w:autoSpaceDN/>
        <w:adjustRightInd/>
        <w:snapToGrid w:val="0"/>
        <w:spacing w:after="0"/>
        <w:contextualSpacing/>
        <w:jc w:val="both"/>
        <w:textAlignment w:val="auto"/>
        <w:rPr>
          <w:rFonts w:ascii="Times" w:eastAsia="Batang" w:hAnsi="Times" w:cs="Times"/>
          <w:szCs w:val="24"/>
          <w:lang w:eastAsia="zh-CN"/>
        </w:rPr>
      </w:pPr>
      <w:r w:rsidRPr="00784D74">
        <w:rPr>
          <w:rFonts w:ascii="Times" w:eastAsia="Batang" w:hAnsi="Times" w:cs="Times"/>
          <w:szCs w:val="24"/>
          <w:lang w:eastAsia="zh-CN"/>
        </w:rPr>
        <w:t xml:space="preserve">Note: For FR1, UE does not expect UL TCI to provide a reference for determining common UL TX spatial filter(s), if UL TCI is supported for FR1 </w:t>
      </w:r>
    </w:p>
    <w:p w14:paraId="5FCE824F" w14:textId="77777777" w:rsidR="00784D74" w:rsidRPr="00784D74" w:rsidRDefault="00784D74" w:rsidP="00E26F4B">
      <w:pPr>
        <w:numPr>
          <w:ilvl w:val="0"/>
          <w:numId w:val="15"/>
        </w:numPr>
        <w:overflowPunct/>
        <w:autoSpaceDE/>
        <w:autoSpaceDN/>
        <w:adjustRightInd/>
        <w:snapToGrid w:val="0"/>
        <w:spacing w:after="0"/>
        <w:jc w:val="both"/>
        <w:textAlignment w:val="auto"/>
        <w:rPr>
          <w:rFonts w:ascii="Times" w:eastAsia="Batang" w:hAnsi="Times" w:cs="Times"/>
          <w:szCs w:val="24"/>
          <w:lang w:eastAsia="zh-CN"/>
        </w:rPr>
      </w:pPr>
      <w:r w:rsidRPr="00784D74">
        <w:rPr>
          <w:rFonts w:ascii="Times" w:eastAsia="Batang" w:hAnsi="Times" w:cs="Times"/>
          <w:szCs w:val="24"/>
          <w:lang w:eastAsia="zh-CN"/>
        </w:rPr>
        <w:t xml:space="preserve">For the separate DL TCI: </w:t>
      </w:r>
    </w:p>
    <w:p w14:paraId="1069EBBE" w14:textId="77777777" w:rsidR="00784D74" w:rsidRPr="00784D74" w:rsidRDefault="00784D74" w:rsidP="00E26F4B">
      <w:pPr>
        <w:numPr>
          <w:ilvl w:val="1"/>
          <w:numId w:val="15"/>
        </w:numPr>
        <w:overflowPunct/>
        <w:autoSpaceDE/>
        <w:autoSpaceDN/>
        <w:adjustRightInd/>
        <w:snapToGrid w:val="0"/>
        <w:spacing w:after="0"/>
        <w:contextualSpacing/>
        <w:jc w:val="both"/>
        <w:textAlignment w:val="auto"/>
        <w:rPr>
          <w:rFonts w:ascii="Times" w:eastAsia="Batang" w:hAnsi="Times" w:cs="Times"/>
          <w:sz w:val="22"/>
          <w:szCs w:val="22"/>
          <w:lang w:eastAsia="zh-CN"/>
        </w:rPr>
      </w:pPr>
      <w:r w:rsidRPr="00784D74">
        <w:rPr>
          <w:rFonts w:ascii="Times" w:eastAsia="Batang" w:hAnsi="Times" w:cs="Times"/>
          <w:szCs w:val="24"/>
          <w:lang w:eastAsia="zh-CN"/>
        </w:rPr>
        <w:t>The source reference signal(s) in M TCIs provide QCL information at least for UE-dedicated reception on PDSCH and for UE-dedicated reception on all or subset of CORESETs in a CC</w:t>
      </w:r>
    </w:p>
    <w:p w14:paraId="4A857FBC" w14:textId="77777777" w:rsidR="00784D74" w:rsidRPr="00784D74" w:rsidRDefault="00784D74" w:rsidP="00E26F4B">
      <w:pPr>
        <w:numPr>
          <w:ilvl w:val="0"/>
          <w:numId w:val="15"/>
        </w:numPr>
        <w:overflowPunct/>
        <w:autoSpaceDE/>
        <w:autoSpaceDN/>
        <w:adjustRightInd/>
        <w:snapToGrid w:val="0"/>
        <w:spacing w:after="0"/>
        <w:jc w:val="both"/>
        <w:textAlignment w:val="auto"/>
        <w:rPr>
          <w:rFonts w:ascii="Times" w:eastAsia="Batang" w:hAnsi="Times" w:cs="Times"/>
          <w:lang w:eastAsia="zh-CN"/>
        </w:rPr>
      </w:pPr>
      <w:r w:rsidRPr="00784D74">
        <w:rPr>
          <w:rFonts w:ascii="Times" w:eastAsia="Batang" w:hAnsi="Times" w:cs="Times"/>
          <w:szCs w:val="24"/>
          <w:lang w:eastAsia="zh-CN"/>
        </w:rPr>
        <w:t>For the separate UL TCI:</w:t>
      </w:r>
    </w:p>
    <w:p w14:paraId="7E823379" w14:textId="77777777" w:rsidR="00784D74" w:rsidRPr="00784D74" w:rsidRDefault="00784D74" w:rsidP="00E26F4B">
      <w:pPr>
        <w:numPr>
          <w:ilvl w:val="1"/>
          <w:numId w:val="15"/>
        </w:numPr>
        <w:overflowPunct/>
        <w:autoSpaceDE/>
        <w:autoSpaceDN/>
        <w:adjustRightInd/>
        <w:snapToGrid w:val="0"/>
        <w:spacing w:after="0"/>
        <w:contextualSpacing/>
        <w:jc w:val="both"/>
        <w:textAlignment w:val="auto"/>
        <w:rPr>
          <w:rFonts w:ascii="Times" w:eastAsia="Batang" w:hAnsi="Times" w:cs="Times"/>
          <w:szCs w:val="24"/>
          <w:lang w:eastAsia="zh-CN"/>
        </w:rPr>
      </w:pPr>
      <w:r w:rsidRPr="00784D74">
        <w:rPr>
          <w:rFonts w:ascii="Times" w:eastAsia="Batang" w:hAnsi="Times" w:cs="Times"/>
          <w:szCs w:val="24"/>
          <w:lang w:eastAsia="zh-CN"/>
        </w:rPr>
        <w:t xml:space="preserve">The source reference signal(s) in N TCIs provide a reference for determining common UL TX spatial filter(s) at least for dynamic-grant/configured-grant based PUSCH, all or subset of dedicated PUCCH resources in a CC </w:t>
      </w:r>
    </w:p>
    <w:p w14:paraId="63FDA38A" w14:textId="77777777" w:rsidR="00784D74" w:rsidRPr="00784D74" w:rsidRDefault="00784D74" w:rsidP="00E26F4B">
      <w:pPr>
        <w:numPr>
          <w:ilvl w:val="1"/>
          <w:numId w:val="15"/>
        </w:numPr>
        <w:overflowPunct/>
        <w:autoSpaceDE/>
        <w:autoSpaceDN/>
        <w:adjustRightInd/>
        <w:snapToGrid w:val="0"/>
        <w:spacing w:after="0"/>
        <w:contextualSpacing/>
        <w:jc w:val="both"/>
        <w:textAlignment w:val="auto"/>
        <w:rPr>
          <w:rFonts w:ascii="Times" w:eastAsia="Batang" w:hAnsi="Times" w:cs="Times"/>
          <w:szCs w:val="24"/>
          <w:lang w:eastAsia="zh-CN"/>
        </w:rPr>
      </w:pPr>
      <w:r w:rsidRPr="00784D74">
        <w:rPr>
          <w:rFonts w:ascii="Times" w:eastAsia="Batang" w:hAnsi="Times" w:cs="Times"/>
          <w:szCs w:val="24"/>
          <w:lang w:eastAsia="zh-CN"/>
        </w:rPr>
        <w:t>Optionally, this UL TX spatial filter can also apply to all SRS resources in resource set(s) configured for antenna switching/codebook-based/non-codebook-based UL transmissions</w:t>
      </w:r>
    </w:p>
    <w:p w14:paraId="1477C545" w14:textId="77777777" w:rsidR="00784D74" w:rsidRPr="00784D74" w:rsidRDefault="00784D74" w:rsidP="00E26F4B">
      <w:pPr>
        <w:numPr>
          <w:ilvl w:val="0"/>
          <w:numId w:val="15"/>
        </w:numPr>
        <w:overflowPunct/>
        <w:autoSpaceDE/>
        <w:autoSpaceDN/>
        <w:adjustRightInd/>
        <w:snapToGrid w:val="0"/>
        <w:spacing w:after="0"/>
        <w:jc w:val="both"/>
        <w:textAlignment w:val="auto"/>
        <w:rPr>
          <w:rFonts w:ascii="Times" w:eastAsia="Batang" w:hAnsi="Times" w:cs="Times"/>
          <w:szCs w:val="24"/>
          <w:lang w:eastAsia="zh-CN"/>
        </w:rPr>
      </w:pPr>
      <w:r w:rsidRPr="00784D74">
        <w:rPr>
          <w:rFonts w:ascii="Times" w:eastAsia="Batang" w:hAnsi="Times" w:cs="Times"/>
          <w:szCs w:val="24"/>
          <w:lang w:eastAsia="zh-CN"/>
        </w:rPr>
        <w:t>FFS: Whether the UL TCI state is taken from a common/same or separate TCI state pool from DL TCI state</w:t>
      </w:r>
    </w:p>
    <w:p w14:paraId="51D79D44" w14:textId="77777777" w:rsidR="00784D74" w:rsidRPr="00784D74" w:rsidRDefault="00784D74" w:rsidP="00E26F4B">
      <w:pPr>
        <w:numPr>
          <w:ilvl w:val="1"/>
          <w:numId w:val="15"/>
        </w:numPr>
        <w:overflowPunct/>
        <w:autoSpaceDE/>
        <w:autoSpaceDN/>
        <w:adjustRightInd/>
        <w:snapToGrid w:val="0"/>
        <w:spacing w:after="0"/>
        <w:contextualSpacing/>
        <w:jc w:val="both"/>
        <w:textAlignment w:val="auto"/>
        <w:rPr>
          <w:rFonts w:ascii="Times" w:eastAsia="Batang" w:hAnsi="Times" w:cs="Times"/>
          <w:szCs w:val="24"/>
          <w:lang w:eastAsia="zh-CN"/>
        </w:rPr>
      </w:pPr>
      <w:r w:rsidRPr="00784D74">
        <w:rPr>
          <w:rFonts w:ascii="Times" w:eastAsia="Batang" w:hAnsi="Times" w:cs="Times"/>
          <w:szCs w:val="24"/>
          <w:lang w:eastAsia="zh-CN"/>
        </w:rPr>
        <w:t>Note that TCI state pool for joint DL and UL beam indication is still FFS</w:t>
      </w:r>
    </w:p>
    <w:p w14:paraId="57B91231" w14:textId="77777777" w:rsidR="00784D74" w:rsidRPr="00784D74" w:rsidRDefault="00784D74" w:rsidP="00E26F4B">
      <w:pPr>
        <w:numPr>
          <w:ilvl w:val="0"/>
          <w:numId w:val="15"/>
        </w:numPr>
        <w:overflowPunct/>
        <w:autoSpaceDE/>
        <w:autoSpaceDN/>
        <w:adjustRightInd/>
        <w:snapToGrid w:val="0"/>
        <w:spacing w:after="0"/>
        <w:jc w:val="both"/>
        <w:textAlignment w:val="auto"/>
        <w:rPr>
          <w:rFonts w:ascii="Times" w:eastAsia="Batang" w:hAnsi="Times" w:cs="Times"/>
          <w:sz w:val="22"/>
          <w:szCs w:val="22"/>
          <w:lang w:eastAsia="zh-CN"/>
        </w:rPr>
      </w:pPr>
      <w:r w:rsidRPr="00784D74">
        <w:rPr>
          <w:rFonts w:ascii="Times" w:eastAsia="Batang" w:hAnsi="Times" w:cs="Times"/>
          <w:szCs w:val="24"/>
          <w:lang w:eastAsia="zh-CN"/>
        </w:rPr>
        <w:t xml:space="preserve">FFS: Whether Rel.17 supports TCI configured for single channel (e.g. PDSCH only, single CORESET) </w:t>
      </w:r>
    </w:p>
    <w:p w14:paraId="71FBCF7E" w14:textId="77777777" w:rsidR="00784D74" w:rsidRPr="00784D74" w:rsidRDefault="00784D74" w:rsidP="00E26F4B">
      <w:pPr>
        <w:numPr>
          <w:ilvl w:val="0"/>
          <w:numId w:val="15"/>
        </w:numPr>
        <w:overflowPunct/>
        <w:autoSpaceDE/>
        <w:autoSpaceDN/>
        <w:adjustRightInd/>
        <w:snapToGrid w:val="0"/>
        <w:spacing w:after="0"/>
        <w:jc w:val="both"/>
        <w:textAlignment w:val="auto"/>
        <w:rPr>
          <w:rFonts w:ascii="Times" w:eastAsia="Batang" w:hAnsi="Times" w:cs="Times"/>
          <w:lang w:eastAsia="zh-CN"/>
        </w:rPr>
      </w:pPr>
      <w:r w:rsidRPr="00784D74">
        <w:rPr>
          <w:rFonts w:ascii="Times" w:eastAsia="Batang" w:hAnsi="Times" w:cs="Times"/>
          <w:szCs w:val="24"/>
          <w:lang w:eastAsia="zh-CN"/>
        </w:rPr>
        <w:t>Note: This does not preclude the type of UE supporting only 1 beam tracking loop, i.e. UE reports value of 1 in UE FG 2-62.</w:t>
      </w:r>
    </w:p>
    <w:p w14:paraId="645411FA"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b/>
          <w:bCs/>
          <w:u w:val="single"/>
          <w:lang w:eastAsia="ko-KR"/>
        </w:rPr>
      </w:pPr>
    </w:p>
    <w:p w14:paraId="084291BE"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b/>
          <w:bCs/>
          <w:highlight w:val="green"/>
        </w:rPr>
        <w:t>Agreement</w:t>
      </w:r>
    </w:p>
    <w:p w14:paraId="7CDDEB67"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rPr>
        <w:t xml:space="preserve">On Rel-17 enhancements to enable L1/L2-centric inter-cell mobility: </w:t>
      </w:r>
    </w:p>
    <w:p w14:paraId="689CD643" w14:textId="77777777" w:rsidR="00784D74" w:rsidRPr="00784D74" w:rsidRDefault="00784D74" w:rsidP="00E26F4B">
      <w:pPr>
        <w:numPr>
          <w:ilvl w:val="0"/>
          <w:numId w:val="16"/>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szCs w:val="24"/>
          <w:lang w:eastAsia="x-none"/>
        </w:rPr>
        <w:t xml:space="preserve">The following use cases are assumed: </w:t>
      </w:r>
    </w:p>
    <w:p w14:paraId="63D4AE51"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Network architecture: </w:t>
      </w:r>
    </w:p>
    <w:p w14:paraId="71303B6E"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NSA, i.e. LTE PCell and NR-PSCell </w:t>
      </w:r>
    </w:p>
    <w:p w14:paraId="6264DB47"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SA</w:t>
      </w:r>
    </w:p>
    <w:p w14:paraId="523D176C"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Intra-band CA </w:t>
      </w:r>
    </w:p>
    <w:p w14:paraId="0CB861E7"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If inter-band CA is also included</w:t>
      </w:r>
    </w:p>
    <w:p w14:paraId="1890A254"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Intra- RAT (excluding inter-RAT) </w:t>
      </w:r>
    </w:p>
    <w:p w14:paraId="7FB027F6"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Intra-frequency scenario: </w:t>
      </w:r>
    </w:p>
    <w:p w14:paraId="23F9F218"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The SSBs of non-serving cells have the same center frequency and SCS as the SSBs of the serving cell</w:t>
      </w:r>
    </w:p>
    <w:p w14:paraId="46C94195"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An SSB of a non-serving cell is associated with a PCI different from the PCI of the serving cell</w:t>
      </w:r>
    </w:p>
    <w:p w14:paraId="31E5DA2E"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Support for inter-frequency scenario</w:t>
      </w:r>
    </w:p>
    <w:p w14:paraId="59EFE383"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Whether to support intra-DU only operation, or whether inter-DU is also allowed</w:t>
      </w:r>
    </w:p>
    <w:p w14:paraId="62F7F965" w14:textId="77777777" w:rsidR="00784D74" w:rsidRPr="00784D74" w:rsidRDefault="00784D74" w:rsidP="00E26F4B">
      <w:pPr>
        <w:numPr>
          <w:ilvl w:val="0"/>
          <w:numId w:val="16"/>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lastRenderedPageBreak/>
        <w:t xml:space="preserve">The following enhancement scope is assumed: </w:t>
      </w:r>
    </w:p>
    <w:p w14:paraId="5E278B9B"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Facilitating measurement and reporting of non-serving RSs via incorporating non-serving cell info with some TCI(s), along with the necessary measurement and reporting scheme(s) </w:t>
      </w:r>
    </w:p>
    <w:p w14:paraId="2E239313"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Detailed/exact method(s)</w:t>
      </w:r>
    </w:p>
    <w:p w14:paraId="25CE0A9C"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Whether this also implies the support of beam indication (TCI state update along with the necessary TCI state activation) for TCI(s) associated with non-serving cell RS(s)</w:t>
      </w:r>
    </w:p>
    <w:p w14:paraId="6C79B9D1"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Metric for the measurement and reporting, e.g. L1-RSRP or L3-RSRP or time- or spatial-domain-filtered L1-RSRP</w:t>
      </w:r>
    </w:p>
    <w:p w14:paraId="14DA7B24"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Beam-level event-driven mechanism, using serving cell RS and/or non-serving cell RS</w:t>
      </w:r>
    </w:p>
    <w:p w14:paraId="1CB2E36E"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Facilitate serving cell to provide configurations for non-serving cell SSBs via RRC </w:t>
      </w:r>
    </w:p>
    <w:p w14:paraId="15CBB427"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details for the configurations, e.g. time/frequency location, transmission power, etc.</w:t>
      </w:r>
    </w:p>
    <w:p w14:paraId="42CAF0B1"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other information needed for inter-cell mobility</w:t>
      </w:r>
    </w:p>
    <w:p w14:paraId="7E809CCD"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Note: In RAN1's understanding, non-serving cell SSB and non-serving cell RS can be part of the serving cell configuration</w:t>
      </w:r>
    </w:p>
    <w:p w14:paraId="270C50E5" w14:textId="77777777" w:rsidR="00784D74" w:rsidRPr="00784D74" w:rsidRDefault="00784D74" w:rsidP="00E26F4B">
      <w:pPr>
        <w:numPr>
          <w:ilvl w:val="0"/>
          <w:numId w:val="16"/>
        </w:numPr>
        <w:overflowPunct/>
        <w:autoSpaceDE/>
        <w:autoSpaceDN/>
        <w:adjustRightInd/>
        <w:snapToGrid w:val="0"/>
        <w:spacing w:after="0"/>
        <w:contextualSpacing/>
        <w:jc w:val="both"/>
        <w:textAlignment w:val="auto"/>
        <w:rPr>
          <w:rFonts w:ascii="Times" w:eastAsia="Batang" w:hAnsi="Times" w:cs="Times"/>
          <w:lang w:val="en-US" w:eastAsia="ko-KR"/>
        </w:rPr>
      </w:pPr>
      <w:r w:rsidRPr="00784D74">
        <w:rPr>
          <w:rFonts w:ascii="Times" w:eastAsia="Batang" w:hAnsi="Times" w:cs="Times"/>
          <w:szCs w:val="24"/>
          <w:lang w:eastAsia="x-none"/>
        </w:rPr>
        <w:t xml:space="preserve">FFS: The following enhancement scope is assumed by RAN1: </w:t>
      </w:r>
    </w:p>
    <w:p w14:paraId="1E8834BD"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Whether RRC reconfiguration signaling is needed or not when a TCI associated with non-serving cell RS is indicated </w:t>
      </w:r>
    </w:p>
    <w:p w14:paraId="6A5BFE70"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A non-serving cell RS is an RS that is or has an SSB of a non-serving cell as direct or indirect QCL source </w:t>
      </w:r>
    </w:p>
    <w:p w14:paraId="663D0F56"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This implies no C-RNTI update when UE receives DL channel RS associated to non-serving cell RS as QCL source. </w:t>
      </w:r>
    </w:p>
    <w:p w14:paraId="4F8251B9" w14:textId="77777777" w:rsidR="00784D74" w:rsidRPr="00784D74" w:rsidRDefault="00784D74" w:rsidP="00E26F4B">
      <w:pPr>
        <w:numPr>
          <w:ilvl w:val="2"/>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zh-CN"/>
        </w:rPr>
        <w:t>FFS whether TCI associated with non-serving cell can be indicated to or are applicable for all channels.</w:t>
      </w:r>
    </w:p>
    <w:p w14:paraId="55860D3C"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zh-CN"/>
        </w:rPr>
        <w:t>Whether some RRC parameters need to be updated without additional RRC signaling, e.g. some RRC parameters are pre-configured, which are associated with TCI states with neighbor cell RS as QCL source</w:t>
      </w:r>
    </w:p>
    <w:p w14:paraId="12B68746"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zh-CN"/>
        </w:rPr>
        <w:t>Whether UE needs/can change serving cell during L1/L2-centric inter-cell mobility.</w:t>
      </w:r>
    </w:p>
    <w:p w14:paraId="7F703F0D"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The above assumption to be verified by RAN2</w:t>
      </w:r>
    </w:p>
    <w:p w14:paraId="102FBF86" w14:textId="77777777" w:rsidR="00784D74" w:rsidRPr="00784D74" w:rsidRDefault="00784D74" w:rsidP="00784D74">
      <w:pPr>
        <w:overflowPunct/>
        <w:autoSpaceDE/>
        <w:autoSpaceDN/>
        <w:adjustRightInd/>
        <w:spacing w:after="0"/>
        <w:textAlignment w:val="auto"/>
        <w:rPr>
          <w:rFonts w:ascii="Times" w:eastAsia="Batang" w:hAnsi="Times" w:cs="Times"/>
          <w:color w:val="1F497D"/>
        </w:rPr>
      </w:pPr>
    </w:p>
    <w:p w14:paraId="12D33D71"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b/>
          <w:bCs/>
        </w:rPr>
      </w:pPr>
      <w:r w:rsidRPr="00784D74">
        <w:rPr>
          <w:rFonts w:ascii="Times" w:eastAsia="Batang" w:hAnsi="Times" w:cs="Times"/>
          <w:b/>
          <w:bCs/>
        </w:rPr>
        <w:t>Conclusion</w:t>
      </w:r>
    </w:p>
    <w:p w14:paraId="4CE8CFA6"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rPr>
        <w:t>There is no consensus in RAN1 to include the following as part of RAN1 agreement for AI 8.1.1 in RAN1 #103e:</w:t>
      </w:r>
    </w:p>
    <w:p w14:paraId="1A72E49B" w14:textId="77777777" w:rsidR="00784D74" w:rsidRPr="00784D74" w:rsidRDefault="00784D74" w:rsidP="00E26F4B">
      <w:pPr>
        <w:numPr>
          <w:ilvl w:val="0"/>
          <w:numId w:val="16"/>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FFS beam indication for the TCI state assumption/update for the following cases: </w:t>
      </w:r>
    </w:p>
    <w:p w14:paraId="44B8C4DB" w14:textId="77777777" w:rsidR="00784D74" w:rsidRPr="00784D74" w:rsidRDefault="00784D74" w:rsidP="00E26F4B">
      <w:pPr>
        <w:numPr>
          <w:ilvl w:val="1"/>
          <w:numId w:val="16"/>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The beam indication UE-specific DCI (i.e. the CORESETs with the DCI received by UE), the scheduled PDSCH by the DCI and the associated PUCCH for the acknowledgment of the beam indication DCI</w:t>
      </w:r>
    </w:p>
    <w:p w14:paraId="7F64E863" w14:textId="77777777" w:rsidR="00784D74" w:rsidRPr="00784D74" w:rsidRDefault="00784D74" w:rsidP="00E26F4B">
      <w:pPr>
        <w:numPr>
          <w:ilvl w:val="1"/>
          <w:numId w:val="16"/>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Non-UE-specific CORESETs and PUSCH/PDSCH scheduled/activated and PUCCH transmission triggered by non-UE-specific CORESETs  </w:t>
      </w:r>
    </w:p>
    <w:p w14:paraId="5D340E35"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p>
    <w:p w14:paraId="3111E4FE"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b/>
          <w:bCs/>
          <w:highlight w:val="green"/>
        </w:rPr>
        <w:t>Agreement</w:t>
      </w:r>
    </w:p>
    <w:p w14:paraId="168AA0AB"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rPr>
        <w:t>In Rel-17 enhancement for facilitating fast uplink panel selection, the following use cases are assumed:</w:t>
      </w:r>
    </w:p>
    <w:p w14:paraId="5F428308"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szCs w:val="24"/>
          <w:lang w:eastAsia="x-none"/>
        </w:rPr>
        <w:t>MPE mitigation</w:t>
      </w:r>
    </w:p>
    <w:p w14:paraId="15A9AB9E"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UE power saving</w:t>
      </w:r>
    </w:p>
    <w:p w14:paraId="29297A7B"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UL interference management</w:t>
      </w:r>
    </w:p>
    <w:p w14:paraId="374C8F5C"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Support different configurations across panels</w:t>
      </w:r>
    </w:p>
    <w:p w14:paraId="0F248BA0"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UL mTRP </w:t>
      </w:r>
    </w:p>
    <w:p w14:paraId="080D2C61"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p>
    <w:p w14:paraId="7C6C4200" w14:textId="77777777" w:rsidR="00784D74" w:rsidRPr="00784D74" w:rsidRDefault="00784D74" w:rsidP="00784D74">
      <w:pPr>
        <w:shd w:val="clear" w:color="auto" w:fill="FFFFFF"/>
        <w:overflowPunct/>
        <w:autoSpaceDE/>
        <w:autoSpaceDN/>
        <w:adjustRightInd/>
        <w:spacing w:after="0"/>
        <w:jc w:val="both"/>
        <w:textAlignment w:val="auto"/>
        <w:rPr>
          <w:rFonts w:ascii="Times" w:eastAsia="Batang" w:hAnsi="Times" w:cs="Times"/>
          <w:b/>
          <w:bCs/>
        </w:rPr>
      </w:pPr>
      <w:r w:rsidRPr="00784D74">
        <w:rPr>
          <w:rFonts w:ascii="Times" w:eastAsia="Batang" w:hAnsi="Times" w:cs="Times"/>
          <w:b/>
          <w:bCs/>
          <w:highlight w:val="green"/>
        </w:rPr>
        <w:t>Agreement</w:t>
      </w:r>
    </w:p>
    <w:p w14:paraId="602D061D" w14:textId="77777777" w:rsidR="00784D74" w:rsidRPr="00784D74" w:rsidRDefault="00784D74" w:rsidP="00784D74">
      <w:pPr>
        <w:shd w:val="clear" w:color="auto" w:fill="FFFFFF"/>
        <w:overflowPunct/>
        <w:autoSpaceDE/>
        <w:autoSpaceDN/>
        <w:adjustRightInd/>
        <w:spacing w:after="0"/>
        <w:jc w:val="both"/>
        <w:textAlignment w:val="auto"/>
        <w:rPr>
          <w:rFonts w:ascii="Times" w:eastAsia="Batang" w:hAnsi="Times" w:cs="Times"/>
        </w:rPr>
      </w:pPr>
      <w:r w:rsidRPr="00784D74">
        <w:rPr>
          <w:rFonts w:ascii="Times" w:eastAsia="Batang" w:hAnsi="Times" w:cs="Times"/>
        </w:rPr>
        <w:t>In Rel-17 enhancement on MP-UE to facilitate fast UL panel selection and MPE mitigation, UL Tx panel(s) are assumed to be a same set or subset of DL Rx panel(s)</w:t>
      </w:r>
    </w:p>
    <w:p w14:paraId="3A507A26" w14:textId="77777777" w:rsidR="00784D74" w:rsidRPr="00784D74" w:rsidRDefault="00784D74" w:rsidP="00784D74">
      <w:pPr>
        <w:shd w:val="clear" w:color="auto" w:fill="FFFFFF"/>
        <w:overflowPunct/>
        <w:autoSpaceDE/>
        <w:autoSpaceDN/>
        <w:adjustRightInd/>
        <w:spacing w:after="0"/>
        <w:jc w:val="both"/>
        <w:textAlignment w:val="auto"/>
        <w:rPr>
          <w:rFonts w:ascii="Times" w:eastAsia="Batang" w:hAnsi="Times" w:cs="Times"/>
        </w:rPr>
      </w:pPr>
    </w:p>
    <w:p w14:paraId="3C6AE80F" w14:textId="77777777" w:rsidR="00784D74" w:rsidRPr="00784D74" w:rsidRDefault="00784D74" w:rsidP="00784D74">
      <w:pPr>
        <w:shd w:val="clear" w:color="auto" w:fill="FFFFFF"/>
        <w:overflowPunct/>
        <w:autoSpaceDE/>
        <w:autoSpaceDN/>
        <w:adjustRightInd/>
        <w:spacing w:after="0"/>
        <w:jc w:val="both"/>
        <w:textAlignment w:val="auto"/>
        <w:rPr>
          <w:rFonts w:ascii="Times" w:eastAsia="Batang" w:hAnsi="Times" w:cs="Times"/>
          <w:b/>
          <w:bCs/>
        </w:rPr>
      </w:pPr>
      <w:r w:rsidRPr="00784D74">
        <w:rPr>
          <w:rFonts w:ascii="Times" w:eastAsia="Batang" w:hAnsi="Times" w:cs="Times"/>
          <w:b/>
          <w:bCs/>
          <w:highlight w:val="green"/>
        </w:rPr>
        <w:t>Agreement</w:t>
      </w:r>
    </w:p>
    <w:p w14:paraId="6C5562A2"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rPr>
        <w:t>In Rel.17 enhancement for facilitating fast uplink panel selection, UE-initiated UL panel selection/activation are supported:</w:t>
      </w:r>
    </w:p>
    <w:p w14:paraId="22B5E33B"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szCs w:val="24"/>
          <w:lang w:eastAsia="x-none"/>
        </w:rPr>
        <w:t>FFS: Whether NW-initiated panel selection/activation is also supported</w:t>
      </w:r>
    </w:p>
    <w:p w14:paraId="36DB0402"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FFS: Whether specification support for this feature is necessary and if so the details of such spec support.</w:t>
      </w:r>
    </w:p>
    <w:p w14:paraId="0B3595B3"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p>
    <w:p w14:paraId="21BCA6C2" w14:textId="77777777" w:rsidR="00784D74" w:rsidRPr="00784D74" w:rsidRDefault="00784D74" w:rsidP="00784D74">
      <w:pPr>
        <w:shd w:val="clear" w:color="auto" w:fill="FFFFFF"/>
        <w:overflowPunct/>
        <w:autoSpaceDE/>
        <w:autoSpaceDN/>
        <w:adjustRightInd/>
        <w:spacing w:after="0"/>
        <w:jc w:val="both"/>
        <w:textAlignment w:val="auto"/>
        <w:rPr>
          <w:rFonts w:ascii="Times" w:eastAsia="Batang" w:hAnsi="Times" w:cs="Times"/>
          <w:b/>
          <w:bCs/>
        </w:rPr>
      </w:pPr>
      <w:r w:rsidRPr="00784D74">
        <w:rPr>
          <w:rFonts w:ascii="Times" w:eastAsia="Batang" w:hAnsi="Times" w:cs="Times"/>
          <w:b/>
          <w:bCs/>
          <w:highlight w:val="green"/>
        </w:rPr>
        <w:t>Agreement</w:t>
      </w:r>
    </w:p>
    <w:p w14:paraId="5D5612D4"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rPr>
        <w:t>On UE reporting for MPE mitigation for Rel-17, investigate and, if needed, specify the following:</w:t>
      </w:r>
    </w:p>
    <w:p w14:paraId="4A1D2B41"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szCs w:val="24"/>
          <w:lang w:eastAsia="x-none"/>
        </w:rPr>
        <w:t>Reporting of P-MPR report based on Rel.16 framework.</w:t>
      </w:r>
    </w:p>
    <w:p w14:paraId="5C112717" w14:textId="77777777" w:rsidR="00784D74" w:rsidRPr="00784D74" w:rsidRDefault="00784D74"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FFS: Whether panel/beam level based P-MPR report is supported</w:t>
      </w:r>
    </w:p>
    <w:p w14:paraId="19158C54" w14:textId="77777777" w:rsidR="00784D74" w:rsidRPr="00784D74" w:rsidRDefault="00784D74"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FFS: Maximum reported number of panels, e.g. single or multiple  </w:t>
      </w:r>
    </w:p>
    <w:p w14:paraId="6AB5265D"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Reporting SSBRI(s)/CRI(s) and/or indication of panel selection for the purpose of indicating:</w:t>
      </w:r>
    </w:p>
    <w:p w14:paraId="428DB24C" w14:textId="77777777" w:rsidR="00784D74" w:rsidRPr="00784D74" w:rsidRDefault="00784D74"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Alt1: alternative UE panel(s) or TX beam(s) for UL transmission</w:t>
      </w:r>
    </w:p>
    <w:p w14:paraId="50FDF8C2" w14:textId="77777777" w:rsidR="00784D74" w:rsidRPr="00784D74" w:rsidRDefault="00784D74"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Alt2: feasible UE panel(s) or TX beam(s) for UL transmission taking the MPE effect into account</w:t>
      </w:r>
    </w:p>
    <w:p w14:paraId="3A3CFA93" w14:textId="77777777" w:rsidR="00784D74" w:rsidRPr="00784D74" w:rsidRDefault="00784D74"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FFS: indication of panel selection details (e.g. explicit/implicit)</w:t>
      </w:r>
    </w:p>
    <w:p w14:paraId="5065B9E9" w14:textId="77777777" w:rsidR="00784D74" w:rsidRPr="00784D74" w:rsidRDefault="00784D74" w:rsidP="00E26F4B">
      <w:pPr>
        <w:numPr>
          <w:ilvl w:val="0"/>
          <w:numId w:val="17"/>
        </w:numPr>
        <w:overflowPunct/>
        <w:autoSpaceDE/>
        <w:autoSpaceDN/>
        <w:adjustRightInd/>
        <w:snapToGrid w:val="0"/>
        <w:spacing w:after="0"/>
        <w:contextualSpacing/>
        <w:jc w:val="both"/>
        <w:textAlignment w:val="auto"/>
        <w:rPr>
          <w:rFonts w:ascii="Times" w:eastAsia="Batang" w:hAnsi="Times" w:cs="Times"/>
          <w:lang w:val="en-US" w:eastAsia="ko-KR"/>
        </w:rPr>
      </w:pPr>
      <w:r w:rsidRPr="00784D74">
        <w:rPr>
          <w:rFonts w:ascii="Times" w:eastAsia="Batang" w:hAnsi="Times" w:cs="Times"/>
          <w:szCs w:val="24"/>
          <w:lang w:eastAsia="x-none"/>
        </w:rPr>
        <w:t xml:space="preserve">Any additional reporting content: down-select from the following in RAN1#104-e </w:t>
      </w:r>
    </w:p>
    <w:p w14:paraId="6999F7AF" w14:textId="77777777" w:rsidR="00784D74" w:rsidRPr="00784D74" w:rsidRDefault="00784D74" w:rsidP="00E26F4B">
      <w:pPr>
        <w:numPr>
          <w:ilvl w:val="1"/>
          <w:numId w:val="17"/>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Alt0: no additional reporting content</w:t>
      </w:r>
    </w:p>
    <w:p w14:paraId="52BFDED2" w14:textId="77777777" w:rsidR="00784D74" w:rsidRPr="00784D74" w:rsidRDefault="00784D74" w:rsidP="00E26F4B">
      <w:pPr>
        <w:numPr>
          <w:ilvl w:val="1"/>
          <w:numId w:val="17"/>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lastRenderedPageBreak/>
        <w:t xml:space="preserve">Alt1: Additional reporting content is included (for example P-MPR + L1-RSRP, virtual PHR + L1-RSRP, L1-RSRP/SINR with and without MPE effect, virtual PHR, P-MPR or virtual PHR + CRI/SSBRI, estimated max UL RSRP) </w:t>
      </w:r>
    </w:p>
    <w:p w14:paraId="25D40DDC" w14:textId="77777777" w:rsidR="00784D74" w:rsidRPr="00784D74" w:rsidRDefault="00784D74" w:rsidP="00E26F4B">
      <w:pPr>
        <w:numPr>
          <w:ilvl w:val="2"/>
          <w:numId w:val="17"/>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Note: Other options are not precluded</w:t>
      </w:r>
    </w:p>
    <w:p w14:paraId="53247628" w14:textId="77777777" w:rsidR="00784D74" w:rsidRPr="00784D74" w:rsidRDefault="00784D74" w:rsidP="00E26F4B">
      <w:pPr>
        <w:numPr>
          <w:ilvl w:val="2"/>
          <w:numId w:val="17"/>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Whether the above reporting is triggered by UE or configured by NW</w:t>
      </w:r>
    </w:p>
    <w:p w14:paraId="38D5B014" w14:textId="77777777" w:rsidR="00784D74" w:rsidRPr="00784D74" w:rsidRDefault="00784D74" w:rsidP="00784D74">
      <w:pPr>
        <w:overflowPunct/>
        <w:autoSpaceDE/>
        <w:autoSpaceDN/>
        <w:adjustRightInd/>
        <w:spacing w:after="0"/>
        <w:textAlignment w:val="auto"/>
        <w:rPr>
          <w:rFonts w:ascii="Times" w:eastAsia="Batang" w:hAnsi="Times" w:cs="Times"/>
          <w:color w:val="1F497D"/>
        </w:rPr>
      </w:pPr>
    </w:p>
    <w:p w14:paraId="78D0B70B"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szCs w:val="24"/>
          <w:lang w:val="en-US" w:eastAsia="ko-KR"/>
        </w:rPr>
      </w:pPr>
      <w:r w:rsidRPr="00784D74">
        <w:rPr>
          <w:rFonts w:ascii="Times" w:eastAsia="Batang" w:hAnsi="Times" w:cs="Times"/>
          <w:b/>
          <w:bCs/>
          <w:highlight w:val="green"/>
        </w:rPr>
        <w:t>Agreement</w:t>
      </w:r>
    </w:p>
    <w:p w14:paraId="7A0B21A5"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szCs w:val="24"/>
        </w:rPr>
      </w:pPr>
      <w:r w:rsidRPr="00784D74">
        <w:rPr>
          <w:rFonts w:ascii="Times" w:eastAsia="Batang" w:hAnsi="Times" w:cs="Times"/>
        </w:rPr>
        <w:t>On Rel-17 unified TCI framework, support common TCI state ID update and activation to provide common QCL information and/or common UL TX spatial filter(s) across a set of configured CCs:</w:t>
      </w:r>
    </w:p>
    <w:p w14:paraId="1816B280"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The above applies to intra-band CA</w:t>
      </w:r>
    </w:p>
    <w:p w14:paraId="39CAA035"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joint DL/UL and separate DL/UL beam indications </w:t>
      </w:r>
    </w:p>
    <w:p w14:paraId="2D70E493"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Just as Rel.16, the RS in the TCI state that provides QCL-TypeA [or QCL-TypeB] shall be in the same CC as the target channel or RS</w:t>
      </w:r>
    </w:p>
    <w:p w14:paraId="5EFDB4A4"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4607DE3B"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FFS: The above also applies to inter-band CA </w:t>
      </w:r>
    </w:p>
    <w:p w14:paraId="36E5516E"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FFS: TCI state pool for CA </w:t>
      </w:r>
    </w:p>
    <w:p w14:paraId="1671B431" w14:textId="77777777" w:rsidR="00784D74" w:rsidRPr="00784D74" w:rsidRDefault="00784D74" w:rsidP="00E26F4B">
      <w:pPr>
        <w:numPr>
          <w:ilvl w:val="1"/>
          <w:numId w:val="18"/>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zh-CN"/>
        </w:rPr>
        <w:t xml:space="preserve">Opt-1: sharing a single RRC TCI state pool for the set of configured CCs, e.g., cell-group TCI state pool, or reuse TCI state pool for PDSCH in a reference cell; </w:t>
      </w:r>
      <w:r w:rsidRPr="00784D74">
        <w:rPr>
          <w:rFonts w:ascii="Times" w:eastAsia="Batang" w:hAnsi="Times" w:cs="Times"/>
          <w:szCs w:val="24"/>
          <w:shd w:val="clear" w:color="auto" w:fill="FFFFFF"/>
          <w:lang w:eastAsia="x-none"/>
        </w:rPr>
        <w:t>A CC ID for QCL-Type A RS is absent in a TCI state, and the CC ID for QCL-Type A RS is determined according to a target CC of the TCI state.</w:t>
      </w:r>
    </w:p>
    <w:p w14:paraId="231A7D5D" w14:textId="77777777" w:rsidR="00784D74" w:rsidRPr="00784D74" w:rsidRDefault="00784D74" w:rsidP="00E26F4B">
      <w:pPr>
        <w:numPr>
          <w:ilvl w:val="2"/>
          <w:numId w:val="18"/>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Whether it is possible that a single TCI state in the pool includes all source RSs from different CCs</w:t>
      </w:r>
    </w:p>
    <w:p w14:paraId="4A483027" w14:textId="77777777" w:rsidR="00784D74" w:rsidRPr="00784D74" w:rsidRDefault="00784D74" w:rsidP="00E26F4B">
      <w:pPr>
        <w:numPr>
          <w:ilvl w:val="1"/>
          <w:numId w:val="18"/>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zh-CN"/>
        </w:rPr>
        <w:t>Opt-2: configuring RRC TCI state pool per individual CC</w:t>
      </w:r>
    </w:p>
    <w:p w14:paraId="4E6C1A10"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FFS: Whether the Rel-17 common beam update across multiple CCs applies to beam indication for single channel (e.g. PDSCH only, single CORESET), a subset of channels, or all channels</w:t>
      </w:r>
    </w:p>
    <w:p w14:paraId="2430C61C" w14:textId="77777777" w:rsidR="00784D74" w:rsidRPr="00784D74" w:rsidRDefault="00784D74" w:rsidP="00784D74">
      <w:pPr>
        <w:wordWrap w:val="0"/>
        <w:overflowPunct/>
        <w:autoSpaceDE/>
        <w:autoSpaceDN/>
        <w:adjustRightInd/>
        <w:spacing w:after="0"/>
        <w:textAlignment w:val="auto"/>
        <w:rPr>
          <w:rFonts w:ascii="Times" w:eastAsia="Batang" w:hAnsi="Times" w:cs="Times"/>
          <w:color w:val="1F497D"/>
        </w:rPr>
      </w:pPr>
    </w:p>
    <w:p w14:paraId="7E2CE208"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szCs w:val="24"/>
          <w:lang w:val="en-US" w:eastAsia="ko-KR"/>
        </w:rPr>
      </w:pPr>
      <w:r w:rsidRPr="00784D74">
        <w:rPr>
          <w:rFonts w:ascii="Times" w:eastAsia="Batang" w:hAnsi="Times" w:cs="Times"/>
          <w:b/>
          <w:bCs/>
          <w:highlight w:val="green"/>
        </w:rPr>
        <w:t>Agreement</w:t>
      </w:r>
    </w:p>
    <w:p w14:paraId="1AE84026"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szCs w:val="24"/>
        </w:rPr>
      </w:pPr>
      <w:r w:rsidRPr="00784D74">
        <w:rPr>
          <w:rFonts w:ascii="Times" w:eastAsia="Batang" w:hAnsi="Times" w:cs="Times"/>
        </w:rPr>
        <w:t>On Rel-17 unified TCI framework:</w:t>
      </w:r>
    </w:p>
    <w:p w14:paraId="5AF1B35E" w14:textId="77777777" w:rsidR="00784D74" w:rsidRPr="00784D74" w:rsidRDefault="00784D74" w:rsidP="00E26F4B">
      <w:pPr>
        <w:numPr>
          <w:ilvl w:val="0"/>
          <w:numId w:val="19"/>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A pool of joint DL/UL TCI state is used for joint DL/UL TCI state update (beam indication).</w:t>
      </w:r>
    </w:p>
    <w:p w14:paraId="057AF485" w14:textId="77777777" w:rsidR="00784D74" w:rsidRPr="00784D74" w:rsidRDefault="00784D74" w:rsidP="00E26F4B">
      <w:pPr>
        <w:numPr>
          <w:ilvl w:val="0"/>
          <w:numId w:val="19"/>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FFS: The pool for separate DL and UL TCI state update (beam indication)</w:t>
      </w:r>
    </w:p>
    <w:p w14:paraId="59033DD9" w14:textId="77777777" w:rsidR="00784D74" w:rsidRPr="00784D74" w:rsidRDefault="00784D74" w:rsidP="00E26F4B">
      <w:pPr>
        <w:numPr>
          <w:ilvl w:val="0"/>
          <w:numId w:val="19"/>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Note: Here, TCI state pool refers to a pool configured via higher-layer (RRC) signaling</w:t>
      </w:r>
    </w:p>
    <w:p w14:paraId="6C689C20" w14:textId="77777777" w:rsidR="00784D74" w:rsidRPr="00784D74" w:rsidRDefault="00784D74" w:rsidP="00E26F4B">
      <w:pPr>
        <w:numPr>
          <w:ilvl w:val="0"/>
          <w:numId w:val="19"/>
        </w:numPr>
        <w:overflowPunct/>
        <w:autoSpaceDE/>
        <w:autoSpaceDN/>
        <w:adjustRightInd/>
        <w:snapToGrid w:val="0"/>
        <w:spacing w:after="0"/>
        <w:contextualSpacing/>
        <w:textAlignment w:val="auto"/>
        <w:rPr>
          <w:rFonts w:ascii="Times" w:eastAsia="Batang" w:hAnsi="Times" w:cs="Times"/>
          <w:szCs w:val="24"/>
          <w:lang w:eastAsia="x-none"/>
        </w:rPr>
      </w:pPr>
      <w:r w:rsidRPr="00784D74">
        <w:rPr>
          <w:rFonts w:ascii="Times" w:eastAsia="Batang" w:hAnsi="Times" w:cs="Times"/>
          <w:szCs w:val="24"/>
          <w:lang w:eastAsia="x-none"/>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52B9AEC7" w14:textId="5CFA7227" w:rsidR="0077513D" w:rsidRDefault="0077513D" w:rsidP="007E385F">
      <w:pPr>
        <w:snapToGrid w:val="0"/>
        <w:spacing w:after="0"/>
        <w:rPr>
          <w:b/>
          <w:bCs/>
          <w:lang w:eastAsia="x-none"/>
        </w:rPr>
      </w:pPr>
    </w:p>
    <w:p w14:paraId="44B789E9"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highlight w:val="green"/>
        </w:rPr>
      </w:pPr>
      <w:r w:rsidRPr="00784D74">
        <w:rPr>
          <w:rFonts w:ascii="Times" w:eastAsia="Batang" w:hAnsi="Times" w:cs="Times"/>
          <w:b/>
          <w:highlight w:val="green"/>
        </w:rPr>
        <w:t>Agreement</w:t>
      </w:r>
    </w:p>
    <w:p w14:paraId="50327FE4" w14:textId="77777777" w:rsidR="00784D74" w:rsidRPr="00784D74" w:rsidRDefault="00784D74" w:rsidP="00784D74">
      <w:pPr>
        <w:overflowPunct/>
        <w:autoSpaceDE/>
        <w:autoSpaceDN/>
        <w:adjustRightInd/>
        <w:snapToGrid w:val="0"/>
        <w:spacing w:after="0"/>
        <w:jc w:val="both"/>
        <w:textAlignment w:val="auto"/>
        <w:rPr>
          <w:rFonts w:ascii="Times" w:eastAsia="Batang" w:hAnsi="Times" w:cs="Times"/>
        </w:rPr>
      </w:pPr>
      <w:r w:rsidRPr="00784D74">
        <w:rPr>
          <w:rFonts w:ascii="Times" w:eastAsia="Batang" w:hAnsi="Times" w:cs="Times"/>
        </w:rPr>
        <w:t>In RAN1#104-e, on the Rel-17 L1-based TCI state update (beam indication) for the unified TCI framework, interested companies are to provide the following:</w:t>
      </w:r>
    </w:p>
    <w:p w14:paraId="3C613C46" w14:textId="77777777" w:rsidR="00784D74" w:rsidRPr="00784D74" w:rsidRDefault="00784D74" w:rsidP="00E26F4B">
      <w:pPr>
        <w:numPr>
          <w:ilvl w:val="0"/>
          <w:numId w:val="20"/>
        </w:numPr>
        <w:overflowPunct/>
        <w:autoSpaceDE/>
        <w:autoSpaceDN/>
        <w:adjustRightInd/>
        <w:snapToGrid w:val="0"/>
        <w:spacing w:after="0"/>
        <w:contextualSpacing/>
        <w:jc w:val="both"/>
        <w:textAlignment w:val="auto"/>
        <w:rPr>
          <w:rFonts w:ascii="Times" w:eastAsia="Batang" w:hAnsi="Times" w:cs="Times"/>
          <w:lang w:eastAsia="x-none"/>
        </w:rPr>
      </w:pPr>
      <w:r w:rsidRPr="00784D74">
        <w:rPr>
          <w:rFonts w:ascii="Times" w:eastAsia="Batang" w:hAnsi="Times" w:cs="Times"/>
          <w:lang w:eastAsia="x-none"/>
        </w:rPr>
        <w:t xml:space="preserve">How to use DCI formats 1_1 and 1_2 for UL-only (in case of separate DL/UL) TCI state update (beam indication) </w:t>
      </w:r>
    </w:p>
    <w:p w14:paraId="7952193A" w14:textId="77777777" w:rsidR="00784D74" w:rsidRPr="00784D74" w:rsidRDefault="00784D74" w:rsidP="00E26F4B">
      <w:pPr>
        <w:numPr>
          <w:ilvl w:val="1"/>
          <w:numId w:val="20"/>
        </w:numPr>
        <w:overflowPunct/>
        <w:autoSpaceDE/>
        <w:autoSpaceDN/>
        <w:adjustRightInd/>
        <w:snapToGrid w:val="0"/>
        <w:spacing w:after="0"/>
        <w:contextualSpacing/>
        <w:jc w:val="both"/>
        <w:textAlignment w:val="auto"/>
        <w:rPr>
          <w:rFonts w:ascii="Times" w:eastAsia="Batang" w:hAnsi="Times" w:cs="Times"/>
          <w:lang w:eastAsia="x-none"/>
        </w:rPr>
      </w:pPr>
      <w:r w:rsidRPr="00784D74">
        <w:rPr>
          <w:rFonts w:ascii="Times" w:eastAsia="Batang" w:hAnsi="Times" w:cs="Times"/>
          <w:lang w:eastAsia="x-none"/>
        </w:rPr>
        <w:t xml:space="preserve">Note: The agreement implies that DCI formats 1_1 and 1_2 can be used for UL-only TCI state update beam indication). </w:t>
      </w:r>
    </w:p>
    <w:p w14:paraId="5D9EB111" w14:textId="77777777" w:rsidR="00784D74" w:rsidRPr="00784D74" w:rsidRDefault="00784D74" w:rsidP="00E26F4B">
      <w:pPr>
        <w:numPr>
          <w:ilvl w:val="1"/>
          <w:numId w:val="20"/>
        </w:numPr>
        <w:overflowPunct/>
        <w:autoSpaceDE/>
        <w:autoSpaceDN/>
        <w:adjustRightInd/>
        <w:snapToGrid w:val="0"/>
        <w:spacing w:after="0"/>
        <w:contextualSpacing/>
        <w:jc w:val="both"/>
        <w:textAlignment w:val="auto"/>
        <w:rPr>
          <w:rFonts w:ascii="Times" w:eastAsia="Batang" w:hAnsi="Times" w:cs="Times"/>
          <w:lang w:eastAsia="x-none"/>
        </w:rPr>
      </w:pPr>
      <w:r w:rsidRPr="00784D74">
        <w:rPr>
          <w:rFonts w:ascii="Times" w:eastAsia="Batang" w:hAnsi="Times" w:cs="Times"/>
          <w:lang w:eastAsia="zh-CN"/>
        </w:rPr>
        <w:t>FFS: Using DCI format 1_1 and 1_2 without DL assignment, and with a new acknowledgment mechanism directly in response to decoding DCI format 1_1 and 1_2, e.g., analogous to SPS PDSCH release</w:t>
      </w:r>
    </w:p>
    <w:p w14:paraId="2BFBC1B4" w14:textId="77777777" w:rsidR="00784D74" w:rsidRPr="00784D74" w:rsidRDefault="00784D74" w:rsidP="00E26F4B">
      <w:pPr>
        <w:numPr>
          <w:ilvl w:val="0"/>
          <w:numId w:val="20"/>
        </w:numPr>
        <w:overflowPunct/>
        <w:autoSpaceDE/>
        <w:autoSpaceDN/>
        <w:adjustRightInd/>
        <w:snapToGrid w:val="0"/>
        <w:spacing w:after="0"/>
        <w:contextualSpacing/>
        <w:jc w:val="both"/>
        <w:textAlignment w:val="auto"/>
        <w:rPr>
          <w:rFonts w:ascii="Times" w:eastAsia="Batang" w:hAnsi="Times" w:cs="Times"/>
          <w:lang w:eastAsia="x-none"/>
        </w:rPr>
      </w:pPr>
      <w:r w:rsidRPr="00784D74">
        <w:rPr>
          <w:rFonts w:ascii="Times" w:eastAsia="Batang" w:hAnsi="Times" w:cs="Times"/>
          <w:lang w:eastAsia="x-none"/>
        </w:rPr>
        <w:t>Whether/how to support at least one additional DCI format dedicated for UL-only beam indication (in case of separate DL/UL), including:</w:t>
      </w:r>
    </w:p>
    <w:p w14:paraId="7442D8C6" w14:textId="77777777" w:rsidR="00784D74" w:rsidRPr="00784D74" w:rsidRDefault="00784D74" w:rsidP="00E26F4B">
      <w:pPr>
        <w:numPr>
          <w:ilvl w:val="1"/>
          <w:numId w:val="20"/>
        </w:numPr>
        <w:overflowPunct/>
        <w:autoSpaceDE/>
        <w:autoSpaceDN/>
        <w:adjustRightInd/>
        <w:snapToGrid w:val="0"/>
        <w:spacing w:after="0"/>
        <w:contextualSpacing/>
        <w:jc w:val="both"/>
        <w:textAlignment w:val="auto"/>
        <w:rPr>
          <w:rFonts w:ascii="Times" w:eastAsia="Batang" w:hAnsi="Times" w:cs="Times"/>
          <w:lang w:eastAsia="x-none"/>
        </w:rPr>
      </w:pPr>
      <w:r w:rsidRPr="00784D74">
        <w:rPr>
          <w:rFonts w:ascii="Times" w:eastAsia="Batang" w:hAnsi="Times" w:cs="Times"/>
          <w:lang w:eastAsia="x-none"/>
        </w:rPr>
        <w:t>Whether the format can also be used for DL-only beam indication (in case of separate DL/UL) and joint DL/UL beam indication</w:t>
      </w:r>
    </w:p>
    <w:p w14:paraId="43832196" w14:textId="77777777" w:rsidR="00784D74" w:rsidRPr="00784D74" w:rsidRDefault="00784D74" w:rsidP="00E26F4B">
      <w:pPr>
        <w:numPr>
          <w:ilvl w:val="1"/>
          <w:numId w:val="20"/>
        </w:numPr>
        <w:overflowPunct/>
        <w:autoSpaceDE/>
        <w:autoSpaceDN/>
        <w:adjustRightInd/>
        <w:snapToGrid w:val="0"/>
        <w:spacing w:after="0"/>
        <w:contextualSpacing/>
        <w:jc w:val="both"/>
        <w:textAlignment w:val="auto"/>
        <w:rPr>
          <w:rFonts w:ascii="Times" w:eastAsia="Batang" w:hAnsi="Times" w:cs="Times"/>
          <w:lang w:eastAsia="x-none"/>
        </w:rPr>
      </w:pPr>
      <w:r w:rsidRPr="00784D74">
        <w:rPr>
          <w:rFonts w:ascii="Times" w:eastAsia="Batang" w:hAnsi="Times" w:cs="Times"/>
          <w:lang w:eastAsia="x-none"/>
        </w:rPr>
        <w:t>Whether it is a “brand new” format or based on some extension of the existing DCI formats other than 1_1 and 1_2 (e.g. 1_0, 0_0, 0_1, or 0_2)</w:t>
      </w:r>
    </w:p>
    <w:p w14:paraId="18AC4280" w14:textId="77777777" w:rsidR="00784D74" w:rsidRPr="00784D74" w:rsidRDefault="00784D74" w:rsidP="00E26F4B">
      <w:pPr>
        <w:numPr>
          <w:ilvl w:val="2"/>
          <w:numId w:val="20"/>
        </w:numPr>
        <w:overflowPunct/>
        <w:autoSpaceDE/>
        <w:autoSpaceDN/>
        <w:adjustRightInd/>
        <w:snapToGrid w:val="0"/>
        <w:spacing w:after="0"/>
        <w:contextualSpacing/>
        <w:jc w:val="both"/>
        <w:textAlignment w:val="auto"/>
        <w:rPr>
          <w:rFonts w:ascii="Times" w:eastAsia="Batang" w:hAnsi="Times" w:cs="Times"/>
          <w:lang w:eastAsia="x-none"/>
        </w:rPr>
      </w:pPr>
      <w:r w:rsidRPr="00784D74">
        <w:rPr>
          <w:rFonts w:ascii="Times" w:eastAsia="Batang" w:hAnsi="Times" w:cs="Times"/>
          <w:lang w:eastAsia="x-none"/>
        </w:rPr>
        <w:t>If UL-related DCI is used, whether it is accompanied with UL grant or not</w:t>
      </w:r>
    </w:p>
    <w:p w14:paraId="237FD529" w14:textId="77777777" w:rsidR="00784D74" w:rsidRPr="00784D74" w:rsidRDefault="00784D74" w:rsidP="00E26F4B">
      <w:pPr>
        <w:numPr>
          <w:ilvl w:val="1"/>
          <w:numId w:val="20"/>
        </w:numPr>
        <w:overflowPunct/>
        <w:autoSpaceDE/>
        <w:autoSpaceDN/>
        <w:adjustRightInd/>
        <w:snapToGrid w:val="0"/>
        <w:spacing w:after="0"/>
        <w:contextualSpacing/>
        <w:jc w:val="both"/>
        <w:textAlignment w:val="auto"/>
        <w:rPr>
          <w:rFonts w:ascii="Times" w:eastAsia="Batang" w:hAnsi="Times" w:cs="Times"/>
          <w:lang w:eastAsia="x-none"/>
        </w:rPr>
      </w:pPr>
      <w:r w:rsidRPr="00784D74">
        <w:rPr>
          <w:rFonts w:ascii="Times" w:eastAsia="Batang" w:hAnsi="Times" w:cs="Times"/>
          <w:lang w:eastAsia="x-none"/>
        </w:rPr>
        <w:t>Acknowledgment mechanism</w:t>
      </w:r>
    </w:p>
    <w:p w14:paraId="7A214342" w14:textId="77777777" w:rsidR="00784D74" w:rsidRPr="00784D74" w:rsidRDefault="00784D74" w:rsidP="00784D74">
      <w:pPr>
        <w:wordWrap w:val="0"/>
        <w:overflowPunct/>
        <w:autoSpaceDE/>
        <w:autoSpaceDN/>
        <w:adjustRightInd/>
        <w:spacing w:after="0"/>
        <w:textAlignment w:val="auto"/>
        <w:rPr>
          <w:rFonts w:ascii="Times" w:eastAsia="Batang" w:hAnsi="Times" w:cs="Times"/>
          <w:color w:val="1F497D"/>
        </w:rPr>
      </w:pPr>
    </w:p>
    <w:p w14:paraId="691E321C" w14:textId="77777777" w:rsidR="00784D74" w:rsidRPr="00784D74" w:rsidRDefault="00784D74" w:rsidP="00784D74">
      <w:pPr>
        <w:wordWrap w:val="0"/>
        <w:overflowPunct/>
        <w:autoSpaceDE/>
        <w:autoSpaceDN/>
        <w:adjustRightInd/>
        <w:spacing w:after="0"/>
        <w:textAlignment w:val="auto"/>
        <w:rPr>
          <w:rFonts w:ascii="Times" w:eastAsia="Batang" w:hAnsi="Times" w:cs="Times"/>
          <w:b/>
          <w:bCs/>
          <w:highlight w:val="green"/>
        </w:rPr>
      </w:pPr>
      <w:r w:rsidRPr="00784D74">
        <w:rPr>
          <w:rFonts w:ascii="Times" w:eastAsia="Batang" w:hAnsi="Times" w:cs="Times"/>
          <w:b/>
          <w:bCs/>
          <w:highlight w:val="green"/>
        </w:rPr>
        <w:t>Agreement</w:t>
      </w:r>
    </w:p>
    <w:p w14:paraId="4675552E" w14:textId="77777777" w:rsidR="00784D74" w:rsidRPr="00784D74" w:rsidRDefault="00784D74" w:rsidP="00784D74">
      <w:pPr>
        <w:overflowPunct/>
        <w:autoSpaceDE/>
        <w:autoSpaceDN/>
        <w:adjustRightInd/>
        <w:snapToGrid w:val="0"/>
        <w:spacing w:after="0"/>
        <w:jc w:val="both"/>
        <w:textAlignment w:val="auto"/>
        <w:rPr>
          <w:rFonts w:ascii="Times" w:eastAsia="Batang" w:hAnsi="Times"/>
          <w:bCs/>
        </w:rPr>
      </w:pPr>
      <w:r w:rsidRPr="00784D74">
        <w:rPr>
          <w:rFonts w:ascii="Times" w:eastAsia="Batang" w:hAnsi="Times"/>
          <w:bCs/>
        </w:rPr>
        <w:t xml:space="preserve">On Rel.17 DCI-based beam indication: </w:t>
      </w:r>
    </w:p>
    <w:p w14:paraId="1E51ACF7" w14:textId="77777777" w:rsidR="00784D74" w:rsidRPr="00784D74" w:rsidRDefault="00784D74" w:rsidP="00E26F4B">
      <w:pPr>
        <w:numPr>
          <w:ilvl w:val="0"/>
          <w:numId w:val="21"/>
        </w:numPr>
        <w:overflowPunct/>
        <w:autoSpaceDE/>
        <w:autoSpaceDN/>
        <w:adjustRightInd/>
        <w:snapToGrid w:val="0"/>
        <w:spacing w:after="0"/>
        <w:jc w:val="both"/>
        <w:textAlignment w:val="auto"/>
        <w:rPr>
          <w:rFonts w:ascii="Times" w:eastAsia="Batang" w:hAnsi="Times"/>
        </w:rPr>
      </w:pPr>
      <w:r w:rsidRPr="00784D74">
        <w:rPr>
          <w:rFonts w:ascii="Times" w:eastAsia="Batang" w:hAnsi="Times"/>
        </w:rPr>
        <w:t>Regarding application time of the beam indication: if beam indication is received, down-select from the following:</w:t>
      </w:r>
    </w:p>
    <w:p w14:paraId="3E653EBF" w14:textId="77777777" w:rsidR="00784D74" w:rsidRPr="00784D74" w:rsidRDefault="00784D74" w:rsidP="00E26F4B">
      <w:pPr>
        <w:numPr>
          <w:ilvl w:val="1"/>
          <w:numId w:val="21"/>
        </w:numPr>
        <w:overflowPunct/>
        <w:autoSpaceDE/>
        <w:autoSpaceDN/>
        <w:adjustRightInd/>
        <w:snapToGrid w:val="0"/>
        <w:spacing w:after="0"/>
        <w:jc w:val="both"/>
        <w:textAlignment w:val="auto"/>
        <w:rPr>
          <w:rFonts w:ascii="Times" w:eastAsia="Batang" w:hAnsi="Times"/>
        </w:rPr>
      </w:pPr>
      <w:r w:rsidRPr="00784D74">
        <w:rPr>
          <w:rFonts w:ascii="Times" w:eastAsia="Batang" w:hAnsi="Times"/>
        </w:rPr>
        <w:t>Alt1: the first slot that is at least X ms or Y symbols after the DCI with the joint or separate DL/UL beam indication</w:t>
      </w:r>
    </w:p>
    <w:p w14:paraId="4D24F602" w14:textId="77777777" w:rsidR="00784D74" w:rsidRPr="00784D74" w:rsidRDefault="00784D74" w:rsidP="00E26F4B">
      <w:pPr>
        <w:numPr>
          <w:ilvl w:val="1"/>
          <w:numId w:val="21"/>
        </w:numPr>
        <w:overflowPunct/>
        <w:autoSpaceDE/>
        <w:autoSpaceDN/>
        <w:adjustRightInd/>
        <w:snapToGrid w:val="0"/>
        <w:spacing w:after="0"/>
        <w:jc w:val="both"/>
        <w:textAlignment w:val="auto"/>
        <w:rPr>
          <w:rFonts w:ascii="Times" w:eastAsia="Batang" w:hAnsi="Times"/>
        </w:rPr>
      </w:pPr>
      <w:r w:rsidRPr="00784D74">
        <w:rPr>
          <w:rFonts w:ascii="Times" w:eastAsia="Batang" w:hAnsi="Times"/>
        </w:rPr>
        <w:t xml:space="preserve">Alt2: the first slot that is at least X ms or Y symbols after the acknowledgment of the joint or separate DL/UL beam indication </w:t>
      </w:r>
    </w:p>
    <w:p w14:paraId="1DFE95A7" w14:textId="77777777" w:rsidR="00784D74" w:rsidRPr="00784D74" w:rsidRDefault="00784D74" w:rsidP="00E26F4B">
      <w:pPr>
        <w:numPr>
          <w:ilvl w:val="1"/>
          <w:numId w:val="21"/>
        </w:numPr>
        <w:overflowPunct/>
        <w:autoSpaceDE/>
        <w:autoSpaceDN/>
        <w:adjustRightInd/>
        <w:snapToGrid w:val="0"/>
        <w:spacing w:after="0"/>
        <w:jc w:val="both"/>
        <w:textAlignment w:val="auto"/>
        <w:rPr>
          <w:rFonts w:ascii="Times" w:eastAsia="Batang" w:hAnsi="Times"/>
          <w:sz w:val="22"/>
        </w:rPr>
      </w:pPr>
      <w:r w:rsidRPr="00784D74">
        <w:rPr>
          <w:rFonts w:ascii="Times" w:eastAsia="Batang" w:hAnsi="Times"/>
          <w:szCs w:val="18"/>
        </w:rPr>
        <w:t>FFS: whether any existing timing defined for DCI based TCI/spatial relation update can be used for X/Y</w:t>
      </w:r>
    </w:p>
    <w:p w14:paraId="4ABFE2DC" w14:textId="77777777" w:rsidR="00784D74" w:rsidRPr="00784D74" w:rsidRDefault="00784D74" w:rsidP="00E26F4B">
      <w:pPr>
        <w:numPr>
          <w:ilvl w:val="0"/>
          <w:numId w:val="21"/>
        </w:numPr>
        <w:overflowPunct/>
        <w:autoSpaceDE/>
        <w:autoSpaceDN/>
        <w:adjustRightInd/>
        <w:snapToGrid w:val="0"/>
        <w:spacing w:after="0"/>
        <w:jc w:val="both"/>
        <w:textAlignment w:val="auto"/>
        <w:rPr>
          <w:rFonts w:ascii="Times" w:eastAsia="Batang" w:hAnsi="Times"/>
          <w:sz w:val="18"/>
        </w:rPr>
      </w:pPr>
      <w:r w:rsidRPr="00784D74">
        <w:rPr>
          <w:rFonts w:ascii="Times" w:eastAsia="Batang" w:hAnsi="Times"/>
          <w:bCs/>
          <w:szCs w:val="22"/>
        </w:rPr>
        <w:t xml:space="preserve">FFS: </w:t>
      </w:r>
      <w:r w:rsidRPr="00784D74">
        <w:rPr>
          <w:rFonts w:ascii="Times" w:eastAsia="Batang" w:hAnsi="Times"/>
          <w:szCs w:val="22"/>
        </w:rPr>
        <w:t>When to apply the minimum indication delay (e.g., when the newly indicated beam is different with the previously indicated beam)</w:t>
      </w:r>
    </w:p>
    <w:p w14:paraId="0EFA1E09" w14:textId="09034950" w:rsidR="00784D74" w:rsidRDefault="00784D74" w:rsidP="007E385F">
      <w:pPr>
        <w:snapToGrid w:val="0"/>
        <w:spacing w:after="0"/>
        <w:rPr>
          <w:b/>
          <w:bCs/>
          <w:lang w:eastAsia="x-none"/>
        </w:rPr>
      </w:pPr>
    </w:p>
    <w:p w14:paraId="0BDBFAAE" w14:textId="77777777" w:rsidR="00784D74" w:rsidRPr="00784D74" w:rsidRDefault="00784D74" w:rsidP="00784D74">
      <w:pPr>
        <w:overflowPunct/>
        <w:autoSpaceDE/>
        <w:autoSpaceDN/>
        <w:adjustRightInd/>
        <w:snapToGrid w:val="0"/>
        <w:spacing w:after="0"/>
        <w:jc w:val="both"/>
        <w:textAlignment w:val="auto"/>
        <w:rPr>
          <w:rFonts w:ascii="Times" w:eastAsia="Batang" w:hAnsi="Times"/>
          <w:b/>
          <w:bCs/>
          <w:highlight w:val="green"/>
        </w:rPr>
      </w:pPr>
      <w:r w:rsidRPr="00784D74">
        <w:rPr>
          <w:rFonts w:ascii="Times" w:eastAsia="Batang" w:hAnsi="Times"/>
          <w:b/>
          <w:bCs/>
          <w:highlight w:val="green"/>
        </w:rPr>
        <w:lastRenderedPageBreak/>
        <w:t>Agreement</w:t>
      </w:r>
    </w:p>
    <w:p w14:paraId="112C964B" w14:textId="77777777" w:rsidR="00784D74" w:rsidRPr="00784D74" w:rsidRDefault="00784D74" w:rsidP="00784D74">
      <w:pPr>
        <w:overflowPunct/>
        <w:autoSpaceDE/>
        <w:autoSpaceDN/>
        <w:adjustRightInd/>
        <w:snapToGrid w:val="0"/>
        <w:spacing w:after="0"/>
        <w:jc w:val="both"/>
        <w:textAlignment w:val="auto"/>
        <w:rPr>
          <w:rFonts w:ascii="Times" w:eastAsia="Batang" w:hAnsi="Times"/>
          <w:bCs/>
        </w:rPr>
      </w:pPr>
      <w:r w:rsidRPr="00784D74">
        <w:rPr>
          <w:rFonts w:ascii="Times" w:eastAsia="Batang" w:hAnsi="Times"/>
          <w:bCs/>
        </w:rPr>
        <w:t xml:space="preserve">On Rel.17 DCI-based beam indication, </w:t>
      </w:r>
      <w:r w:rsidRPr="00784D74">
        <w:rPr>
          <w:rFonts w:ascii="Times" w:eastAsia="Times New Roman" w:hAnsi="Times"/>
          <w:szCs w:val="18"/>
        </w:rPr>
        <w:t>the beam application time is to be down-selected or modified from the following:</w:t>
      </w:r>
    </w:p>
    <w:p w14:paraId="768E6DBF" w14:textId="77777777" w:rsidR="00784D74" w:rsidRPr="00784D74" w:rsidRDefault="00784D74" w:rsidP="00E26F4B">
      <w:pPr>
        <w:numPr>
          <w:ilvl w:val="0"/>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Alt1: The beam application time can be configured by the gNB based on UE capability</w:t>
      </w:r>
    </w:p>
    <w:p w14:paraId="5115228F" w14:textId="77777777" w:rsidR="00784D74" w:rsidRPr="00784D74" w:rsidRDefault="00784D74" w:rsidP="00E26F4B">
      <w:pPr>
        <w:numPr>
          <w:ilvl w:val="1"/>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Support a UE capability for the minimum value of beam application time</w:t>
      </w:r>
    </w:p>
    <w:p w14:paraId="32DBB0A0" w14:textId="77777777" w:rsidR="00784D74" w:rsidRPr="00784D74" w:rsidRDefault="00784D74" w:rsidP="00E26F4B">
      <w:pPr>
        <w:numPr>
          <w:ilvl w:val="1"/>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 xml:space="preserve">FFS: the exact minimum values of beam application time supported by UE </w:t>
      </w:r>
    </w:p>
    <w:p w14:paraId="3113BA73" w14:textId="77777777" w:rsidR="00784D74" w:rsidRPr="00784D74" w:rsidRDefault="00784D74" w:rsidP="00E26F4B">
      <w:pPr>
        <w:numPr>
          <w:ilvl w:val="1"/>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FFS: whether existing UE capability can be reused as this UE capability.</w:t>
      </w:r>
    </w:p>
    <w:p w14:paraId="5CE49CD3" w14:textId="77777777" w:rsidR="00784D74" w:rsidRPr="00784D74" w:rsidRDefault="00784D74" w:rsidP="00E26F4B">
      <w:pPr>
        <w:numPr>
          <w:ilvl w:val="1"/>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FFS: whether different beam application time values are supported for uplink and downlink</w:t>
      </w:r>
    </w:p>
    <w:p w14:paraId="49613CB1" w14:textId="77777777" w:rsidR="00784D74" w:rsidRPr="00784D74" w:rsidRDefault="00784D74" w:rsidP="00E26F4B">
      <w:pPr>
        <w:numPr>
          <w:ilvl w:val="1"/>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FFS: whether UE capability needs to be introduced for the maximum value of beam application time</w:t>
      </w:r>
    </w:p>
    <w:p w14:paraId="32623DAD" w14:textId="77777777" w:rsidR="00784D74" w:rsidRPr="00784D74" w:rsidRDefault="00784D74" w:rsidP="00E26F4B">
      <w:pPr>
        <w:numPr>
          <w:ilvl w:val="0"/>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Alt2: The beam application time is fixed and defined in specification</w:t>
      </w:r>
    </w:p>
    <w:p w14:paraId="7DE4D47C" w14:textId="77777777" w:rsidR="00784D74" w:rsidRPr="00784D74" w:rsidRDefault="00784D74" w:rsidP="00E26F4B">
      <w:pPr>
        <w:numPr>
          <w:ilvl w:val="0"/>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Alt3: The beam application time can be configured by the gNB where the minimum value of beam application time is fixed and defined in specification</w:t>
      </w:r>
    </w:p>
    <w:p w14:paraId="4EB8938E" w14:textId="77777777" w:rsidR="00784D74" w:rsidRPr="00784D74" w:rsidRDefault="00784D74" w:rsidP="00E26F4B">
      <w:pPr>
        <w:numPr>
          <w:ilvl w:val="0"/>
          <w:numId w:val="21"/>
        </w:numPr>
        <w:overflowPunct/>
        <w:autoSpaceDE/>
        <w:autoSpaceDN/>
        <w:adjustRightInd/>
        <w:snapToGrid w:val="0"/>
        <w:spacing w:after="0"/>
        <w:jc w:val="both"/>
        <w:textAlignment w:val="auto"/>
        <w:rPr>
          <w:rFonts w:eastAsia="Times New Roman"/>
          <w:szCs w:val="18"/>
          <w:lang w:eastAsia="x-none"/>
        </w:rPr>
      </w:pPr>
      <w:r w:rsidRPr="00784D74">
        <w:rPr>
          <w:rFonts w:eastAsia="Times New Roman"/>
          <w:szCs w:val="18"/>
          <w:lang w:eastAsia="x-none"/>
        </w:rPr>
        <w:t>Consider multi-panel UE, layer 1/2 inter-cell cases, carrier aggregation aspects</w:t>
      </w:r>
    </w:p>
    <w:p w14:paraId="5E20353D" w14:textId="77777777" w:rsidR="00784D74" w:rsidRDefault="00784D74" w:rsidP="007E385F">
      <w:pPr>
        <w:snapToGrid w:val="0"/>
        <w:spacing w:after="0"/>
        <w:rPr>
          <w:b/>
          <w:bCs/>
          <w:lang w:eastAsia="x-none"/>
        </w:rPr>
      </w:pPr>
    </w:p>
    <w:p w14:paraId="2A71EB3D" w14:textId="5590B10E" w:rsidR="00324830" w:rsidRDefault="00324830" w:rsidP="007E385F">
      <w:pPr>
        <w:snapToGrid w:val="0"/>
        <w:spacing w:after="0"/>
        <w:rPr>
          <w:lang w:eastAsia="ja-JP"/>
        </w:rPr>
      </w:pPr>
    </w:p>
    <w:p w14:paraId="6686F185" w14:textId="77777777" w:rsidR="007E385F" w:rsidRDefault="007E385F" w:rsidP="007E385F">
      <w:pPr>
        <w:snapToGrid w:val="0"/>
        <w:spacing w:after="0"/>
        <w:rPr>
          <w:lang w:eastAsia="ja-JP"/>
        </w:rPr>
      </w:pPr>
    </w:p>
    <w:p w14:paraId="1DBF7CBD" w14:textId="3F6E58E6" w:rsidR="00324830" w:rsidRDefault="00324830" w:rsidP="007E385F">
      <w:pPr>
        <w:snapToGrid w:val="0"/>
        <w:spacing w:after="0"/>
        <w:rPr>
          <w:lang w:eastAsia="ja-JP"/>
        </w:rPr>
      </w:pPr>
      <w:r w:rsidRPr="00324830">
        <w:rPr>
          <w:u w:val="single"/>
          <w:lang w:eastAsia="ja-JP"/>
        </w:rPr>
        <w:t>Multi-TRP enhancements</w:t>
      </w:r>
      <w:r w:rsidR="008E28CC">
        <w:rPr>
          <w:u w:val="single"/>
          <w:lang w:eastAsia="ja-JP"/>
        </w:rPr>
        <w:t xml:space="preserve"> for PDCCH, PUSCH, and P</w:t>
      </w:r>
      <w:r w:rsidR="00D937DC">
        <w:rPr>
          <w:u w:val="single"/>
          <w:lang w:eastAsia="ja-JP"/>
        </w:rPr>
        <w:t>UCCH</w:t>
      </w:r>
      <w:r>
        <w:rPr>
          <w:lang w:eastAsia="ja-JP"/>
        </w:rPr>
        <w:t>:</w:t>
      </w:r>
    </w:p>
    <w:p w14:paraId="07555589" w14:textId="77777777" w:rsidR="008778CF" w:rsidRDefault="008778CF" w:rsidP="007E385F">
      <w:pPr>
        <w:snapToGrid w:val="0"/>
        <w:spacing w:after="0"/>
        <w:rPr>
          <w:lang w:eastAsia="ja-JP"/>
        </w:rPr>
      </w:pPr>
    </w:p>
    <w:p w14:paraId="2C0FCE03" w14:textId="77777777" w:rsidR="00784D74" w:rsidRPr="00784D74" w:rsidRDefault="00784D74" w:rsidP="00784D74">
      <w:pPr>
        <w:overflowPunct/>
        <w:autoSpaceDE/>
        <w:autoSpaceDN/>
        <w:adjustRightInd/>
        <w:spacing w:after="0"/>
        <w:jc w:val="both"/>
        <w:textAlignment w:val="auto"/>
        <w:rPr>
          <w:rFonts w:ascii="Times" w:eastAsia="Batang" w:hAnsi="Times" w:cs="Times"/>
          <w:b/>
          <w:bCs/>
          <w:iCs/>
          <w:lang w:val="en-US" w:eastAsia="zh-CN"/>
        </w:rPr>
      </w:pPr>
      <w:r w:rsidRPr="00784D74">
        <w:rPr>
          <w:rFonts w:ascii="Times" w:eastAsia="Batang" w:hAnsi="Times" w:cs="Times"/>
          <w:b/>
          <w:bCs/>
          <w:iCs/>
          <w:highlight w:val="green"/>
          <w:lang w:eastAsia="zh-CN"/>
        </w:rPr>
        <w:t>Agreement</w:t>
      </w:r>
    </w:p>
    <w:p w14:paraId="755F19B6" w14:textId="77777777" w:rsidR="00784D74" w:rsidRPr="00784D74" w:rsidRDefault="00784D74" w:rsidP="00784D74">
      <w:pPr>
        <w:overflowPunct/>
        <w:autoSpaceDE/>
        <w:autoSpaceDN/>
        <w:adjustRightInd/>
        <w:spacing w:after="0"/>
        <w:jc w:val="both"/>
        <w:textAlignment w:val="auto"/>
        <w:rPr>
          <w:rFonts w:ascii="Times" w:eastAsia="Batang" w:hAnsi="Times" w:cs="Times"/>
          <w:iCs/>
          <w:lang w:eastAsia="zh-CN"/>
        </w:rPr>
      </w:pPr>
      <w:r w:rsidRPr="00784D74">
        <w:rPr>
          <w:rFonts w:ascii="Times" w:eastAsia="Batang" w:hAnsi="Times" w:cs="Times"/>
          <w:iCs/>
          <w:lang w:eastAsia="zh-CN"/>
        </w:rPr>
        <w:t>For PDCCH reliability enhancements, support SFN scheme + Alt 1-1.</w:t>
      </w:r>
    </w:p>
    <w:p w14:paraId="5C6A460A" w14:textId="77777777" w:rsidR="00784D74" w:rsidRPr="00784D74" w:rsidRDefault="00784D74" w:rsidP="00E26F4B">
      <w:pPr>
        <w:numPr>
          <w:ilvl w:val="0"/>
          <w:numId w:val="22"/>
        </w:numPr>
        <w:overflowPunct/>
        <w:autoSpaceDE/>
        <w:autoSpaceDN/>
        <w:adjustRightInd/>
        <w:spacing w:after="0"/>
        <w:jc w:val="both"/>
        <w:textAlignment w:val="auto"/>
        <w:rPr>
          <w:rFonts w:ascii="Times" w:eastAsia="Batang" w:hAnsi="Times" w:cs="Times"/>
          <w:iCs/>
          <w:lang w:eastAsia="zh-CN"/>
        </w:rPr>
      </w:pPr>
      <w:r w:rsidRPr="00784D74">
        <w:rPr>
          <w:rFonts w:ascii="Times" w:eastAsia="Batang" w:hAnsi="Times" w:cs="Times"/>
          <w:iCs/>
          <w:szCs w:val="24"/>
          <w:lang w:eastAsia="zh-CN"/>
        </w:rPr>
        <w:t>FFS: TCI state activation for CORESET, impact on default beam, BFD resource for BFR</w:t>
      </w:r>
    </w:p>
    <w:p w14:paraId="740DCF43" w14:textId="77777777" w:rsidR="00784D74" w:rsidRPr="00784D74" w:rsidRDefault="00784D74" w:rsidP="00784D74">
      <w:pPr>
        <w:overflowPunct/>
        <w:autoSpaceDE/>
        <w:autoSpaceDN/>
        <w:adjustRightInd/>
        <w:spacing w:after="0"/>
        <w:textAlignment w:val="auto"/>
        <w:rPr>
          <w:rFonts w:ascii="Times" w:eastAsia="Batang" w:hAnsi="Times" w:cs="Times"/>
          <w:lang w:val="en-US" w:eastAsia="zh-CN"/>
        </w:rPr>
      </w:pPr>
    </w:p>
    <w:p w14:paraId="50D5312E" w14:textId="77777777" w:rsidR="00784D74" w:rsidRPr="00784D74" w:rsidRDefault="00784D74" w:rsidP="00784D74">
      <w:pPr>
        <w:overflowPunct/>
        <w:autoSpaceDE/>
        <w:autoSpaceDN/>
        <w:adjustRightInd/>
        <w:spacing w:after="0"/>
        <w:jc w:val="both"/>
        <w:textAlignment w:val="auto"/>
        <w:rPr>
          <w:rFonts w:ascii="Times" w:eastAsia="Batang" w:hAnsi="Times" w:cs="Times"/>
          <w:b/>
          <w:bCs/>
          <w:iCs/>
          <w:lang w:eastAsia="zh-CN"/>
        </w:rPr>
      </w:pPr>
      <w:r w:rsidRPr="00784D74">
        <w:rPr>
          <w:rFonts w:ascii="Times" w:eastAsia="Batang" w:hAnsi="Times" w:cs="Times"/>
          <w:b/>
          <w:bCs/>
          <w:iCs/>
          <w:highlight w:val="green"/>
          <w:lang w:eastAsia="zh-CN"/>
        </w:rPr>
        <w:t>Agreement</w:t>
      </w:r>
    </w:p>
    <w:p w14:paraId="1DCC84A9" w14:textId="77777777" w:rsidR="00784D74" w:rsidRPr="00784D74" w:rsidRDefault="00784D74" w:rsidP="00784D74">
      <w:pPr>
        <w:overflowPunct/>
        <w:autoSpaceDE/>
        <w:autoSpaceDN/>
        <w:adjustRightInd/>
        <w:spacing w:after="0"/>
        <w:jc w:val="both"/>
        <w:textAlignment w:val="auto"/>
        <w:rPr>
          <w:rFonts w:ascii="Times" w:eastAsia="Batang" w:hAnsi="Times" w:cs="Times"/>
          <w:iCs/>
          <w:lang w:eastAsia="zh-CN"/>
        </w:rPr>
      </w:pPr>
      <w:r w:rsidRPr="00784D74">
        <w:rPr>
          <w:rFonts w:ascii="Times" w:eastAsia="Batang" w:hAnsi="Times" w:cs="Times"/>
          <w:iCs/>
          <w:lang w:eastAsia="zh-CN"/>
        </w:rPr>
        <w:t>For PDCCH reliability enhancements with non-SFN schemes, support at least Option 2 + Case 1.</w:t>
      </w:r>
    </w:p>
    <w:p w14:paraId="4A09FDCB" w14:textId="77777777" w:rsidR="00784D74" w:rsidRPr="00784D74" w:rsidRDefault="00784D74" w:rsidP="00E26F4B">
      <w:pPr>
        <w:numPr>
          <w:ilvl w:val="0"/>
          <w:numId w:val="23"/>
        </w:numPr>
        <w:overflowPunct/>
        <w:autoSpaceDE/>
        <w:autoSpaceDN/>
        <w:adjustRightInd/>
        <w:spacing w:after="0"/>
        <w:textAlignment w:val="auto"/>
        <w:rPr>
          <w:rFonts w:ascii="Times" w:eastAsia="Batang" w:hAnsi="Times" w:cs="Times"/>
          <w:iCs/>
          <w:lang w:eastAsia="zh-CN"/>
        </w:rPr>
      </w:pPr>
      <w:r w:rsidRPr="00784D74">
        <w:rPr>
          <w:rFonts w:ascii="Times" w:eastAsia="Batang" w:hAnsi="Times" w:cs="Times"/>
          <w:iCs/>
          <w:szCs w:val="24"/>
          <w:lang w:eastAsia="zh-CN"/>
        </w:rPr>
        <w:t>Maximum number of linked PDCCH candidates is two</w:t>
      </w:r>
    </w:p>
    <w:p w14:paraId="7C5A29A3" w14:textId="77777777" w:rsidR="00784D74" w:rsidRPr="00784D74" w:rsidRDefault="00784D74" w:rsidP="00E26F4B">
      <w:pPr>
        <w:numPr>
          <w:ilvl w:val="0"/>
          <w:numId w:val="23"/>
        </w:numPr>
        <w:overflowPunct/>
        <w:autoSpaceDE/>
        <w:autoSpaceDN/>
        <w:adjustRightInd/>
        <w:spacing w:after="0"/>
        <w:jc w:val="both"/>
        <w:textAlignment w:val="auto"/>
        <w:rPr>
          <w:rFonts w:ascii="Times" w:eastAsia="Batang" w:hAnsi="Times" w:cs="Times"/>
          <w:iCs/>
          <w:szCs w:val="24"/>
          <w:lang w:eastAsia="zh-CN"/>
        </w:rPr>
      </w:pPr>
      <w:r w:rsidRPr="00784D74">
        <w:rPr>
          <w:rFonts w:ascii="Times" w:eastAsia="Batang" w:hAnsi="Times" w:cs="Times"/>
          <w:iCs/>
          <w:szCs w:val="24"/>
          <w:lang w:eastAsia="zh-CN"/>
        </w:rPr>
        <w:t>FFS: Details including how the two PDCCH candidates are counted toward the BD limits and impact on overbooking, if any</w:t>
      </w:r>
    </w:p>
    <w:p w14:paraId="29FC4AB4" w14:textId="77777777" w:rsidR="00784D74" w:rsidRPr="00784D74" w:rsidRDefault="00784D74" w:rsidP="00E26F4B">
      <w:pPr>
        <w:numPr>
          <w:ilvl w:val="0"/>
          <w:numId w:val="23"/>
        </w:numPr>
        <w:overflowPunct/>
        <w:autoSpaceDE/>
        <w:autoSpaceDN/>
        <w:adjustRightInd/>
        <w:spacing w:after="0"/>
        <w:jc w:val="both"/>
        <w:textAlignment w:val="auto"/>
        <w:rPr>
          <w:rFonts w:ascii="Times" w:eastAsia="Batang" w:hAnsi="Times" w:cs="Times"/>
          <w:iCs/>
          <w:szCs w:val="24"/>
          <w:lang w:eastAsia="zh-CN"/>
        </w:rPr>
      </w:pPr>
      <w:r w:rsidRPr="00784D74">
        <w:rPr>
          <w:rFonts w:ascii="Times" w:eastAsia="Batang" w:hAnsi="Times" w:cs="Times"/>
          <w:iCs/>
          <w:szCs w:val="24"/>
          <w:lang w:eastAsia="zh-CN"/>
        </w:rPr>
        <w:t>Down-select at least one Alt from Alts 1-2 / 1-3 / 2 / 3</w:t>
      </w:r>
    </w:p>
    <w:p w14:paraId="4ECA91DD" w14:textId="77777777" w:rsidR="00784D74" w:rsidRPr="00784D74" w:rsidRDefault="00784D74" w:rsidP="00E26F4B">
      <w:pPr>
        <w:numPr>
          <w:ilvl w:val="0"/>
          <w:numId w:val="23"/>
        </w:numPr>
        <w:overflowPunct/>
        <w:autoSpaceDE/>
        <w:autoSpaceDN/>
        <w:adjustRightInd/>
        <w:spacing w:after="0"/>
        <w:jc w:val="both"/>
        <w:textAlignment w:val="auto"/>
        <w:rPr>
          <w:rFonts w:ascii="Times" w:eastAsia="Batang" w:hAnsi="Times" w:cs="Times"/>
          <w:iCs/>
          <w:szCs w:val="24"/>
          <w:lang w:eastAsia="zh-CN"/>
        </w:rPr>
      </w:pPr>
      <w:r w:rsidRPr="00784D74">
        <w:rPr>
          <w:rFonts w:ascii="Times" w:eastAsia="Batang" w:hAnsi="Times" w:cs="Times"/>
          <w:iCs/>
          <w:szCs w:val="24"/>
          <w:lang w:eastAsia="zh-CN"/>
        </w:rPr>
        <w:t>FFS: Linking options such as a fixed rule based on the same PDCCH candidate index, based on start CCE, based on configuration, etc.</w:t>
      </w:r>
      <w:r w:rsidRPr="00784D74">
        <w:rPr>
          <w:rFonts w:ascii="Times" w:eastAsia="Batang" w:hAnsi="Times" w:cs="Times"/>
          <w:szCs w:val="24"/>
          <w:lang w:eastAsia="zh-CN"/>
        </w:rPr>
        <w:t xml:space="preserve"> </w:t>
      </w:r>
    </w:p>
    <w:p w14:paraId="4C4AA726" w14:textId="77777777" w:rsidR="00784D74" w:rsidRPr="00784D74" w:rsidRDefault="00784D74" w:rsidP="00E26F4B">
      <w:pPr>
        <w:numPr>
          <w:ilvl w:val="1"/>
          <w:numId w:val="23"/>
        </w:numPr>
        <w:overflowPunct/>
        <w:autoSpaceDE/>
        <w:autoSpaceDN/>
        <w:adjustRightInd/>
        <w:spacing w:after="0"/>
        <w:jc w:val="both"/>
        <w:textAlignment w:val="auto"/>
        <w:rPr>
          <w:rFonts w:ascii="Times" w:eastAsia="Batang" w:hAnsi="Times" w:cs="Times"/>
          <w:iCs/>
          <w:szCs w:val="24"/>
          <w:lang w:eastAsia="zh-CN"/>
        </w:rPr>
      </w:pPr>
      <w:r w:rsidRPr="00784D74">
        <w:rPr>
          <w:rFonts w:ascii="Times" w:eastAsia="Batang" w:hAnsi="Times" w:cs="Times"/>
          <w:iCs/>
          <w:szCs w:val="24"/>
          <w:lang w:eastAsia="zh-CN"/>
        </w:rPr>
        <w:t xml:space="preserve">FFS: additional restriction to facilitate soft combining </w:t>
      </w:r>
    </w:p>
    <w:p w14:paraId="66FB2ACE" w14:textId="77777777" w:rsidR="00784D74" w:rsidRPr="00784D74" w:rsidRDefault="00784D74" w:rsidP="00E26F4B">
      <w:pPr>
        <w:numPr>
          <w:ilvl w:val="0"/>
          <w:numId w:val="23"/>
        </w:numPr>
        <w:overflowPunct/>
        <w:autoSpaceDE/>
        <w:autoSpaceDN/>
        <w:adjustRightInd/>
        <w:spacing w:after="0"/>
        <w:textAlignment w:val="auto"/>
        <w:rPr>
          <w:rFonts w:ascii="Times" w:eastAsia="Batang" w:hAnsi="Times" w:cs="Times"/>
          <w:iCs/>
          <w:szCs w:val="24"/>
          <w:lang w:eastAsia="zh-CN"/>
        </w:rPr>
      </w:pPr>
      <w:r w:rsidRPr="00784D74">
        <w:rPr>
          <w:rFonts w:ascii="Times" w:eastAsia="Batang" w:hAnsi="Times" w:cs="Times"/>
          <w:iCs/>
          <w:szCs w:val="24"/>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4CA5FE0C" w14:textId="77777777" w:rsidR="00784D74" w:rsidRPr="00784D74" w:rsidRDefault="00784D74" w:rsidP="00E26F4B">
      <w:pPr>
        <w:numPr>
          <w:ilvl w:val="0"/>
          <w:numId w:val="23"/>
        </w:numPr>
        <w:overflowPunct/>
        <w:autoSpaceDE/>
        <w:autoSpaceDN/>
        <w:adjustRightInd/>
        <w:spacing w:after="0"/>
        <w:textAlignment w:val="auto"/>
        <w:rPr>
          <w:rFonts w:ascii="Times" w:eastAsia="Batang" w:hAnsi="Times" w:cs="Times"/>
          <w:iCs/>
          <w:szCs w:val="24"/>
          <w:lang w:eastAsia="zh-CN"/>
        </w:rPr>
      </w:pPr>
      <w:r w:rsidRPr="00784D74">
        <w:rPr>
          <w:rFonts w:ascii="Times" w:eastAsia="Batang" w:hAnsi="Times" w:cs="Times"/>
          <w:iCs/>
          <w:szCs w:val="24"/>
          <w:lang w:eastAsia="zh-CN"/>
        </w:rPr>
        <w:t>FFS: whether and how to support for DCI format 2_x</w:t>
      </w:r>
    </w:p>
    <w:p w14:paraId="3C18623F" w14:textId="1A002BDD" w:rsidR="00324830" w:rsidRDefault="00324830" w:rsidP="00E76B71">
      <w:pPr>
        <w:snapToGrid w:val="0"/>
        <w:spacing w:after="0"/>
        <w:rPr>
          <w:lang w:eastAsia="ja-JP"/>
        </w:rPr>
      </w:pPr>
    </w:p>
    <w:p w14:paraId="1AEB546B" w14:textId="77777777" w:rsidR="00784D74" w:rsidRPr="00784D74" w:rsidRDefault="00784D74" w:rsidP="00784D74">
      <w:pPr>
        <w:overflowPunct/>
        <w:autoSpaceDE/>
        <w:autoSpaceDN/>
        <w:adjustRightInd/>
        <w:spacing w:after="0"/>
        <w:jc w:val="both"/>
        <w:textAlignment w:val="auto"/>
        <w:rPr>
          <w:rFonts w:ascii="Times" w:eastAsia="DengXian" w:hAnsi="Times"/>
          <w:b/>
          <w:bCs/>
          <w:kern w:val="32"/>
          <w:szCs w:val="32"/>
          <w:highlight w:val="darkYellow"/>
          <w:lang w:eastAsia="zh-CN"/>
        </w:rPr>
      </w:pPr>
      <w:r w:rsidRPr="00784D74">
        <w:rPr>
          <w:rFonts w:ascii="Times" w:eastAsia="DengXian" w:hAnsi="Times"/>
          <w:b/>
          <w:bCs/>
          <w:kern w:val="32"/>
          <w:szCs w:val="32"/>
          <w:highlight w:val="darkYellow"/>
          <w:lang w:eastAsia="zh-CN"/>
        </w:rPr>
        <w:t>Working Assumption</w:t>
      </w:r>
    </w:p>
    <w:p w14:paraId="5112455E" w14:textId="77777777" w:rsidR="00784D74" w:rsidRPr="00784D74" w:rsidRDefault="00784D74" w:rsidP="00784D74">
      <w:pPr>
        <w:overflowPunct/>
        <w:autoSpaceDE/>
        <w:autoSpaceDN/>
        <w:adjustRightInd/>
        <w:spacing w:after="0"/>
        <w:jc w:val="both"/>
        <w:textAlignment w:val="auto"/>
        <w:rPr>
          <w:rFonts w:ascii="Times" w:eastAsia="DengXian" w:hAnsi="Times"/>
          <w:bCs/>
          <w:kern w:val="32"/>
          <w:szCs w:val="32"/>
          <w:lang w:eastAsia="zh-CN"/>
        </w:rPr>
      </w:pPr>
      <w:r w:rsidRPr="00784D74">
        <w:rPr>
          <w:rFonts w:ascii="Times" w:eastAsia="DengXian" w:hAnsi="Times"/>
          <w:bCs/>
          <w:kern w:val="32"/>
          <w:szCs w:val="32"/>
          <w:lang w:eastAsia="zh-CN"/>
        </w:rPr>
        <w:t>For PDCCH reliability enhancements with non-SFN schemes and Option 2 + Case 1, support Alt3 (two SS sets associated with corresponding CORESETs).</w:t>
      </w:r>
    </w:p>
    <w:p w14:paraId="44FC0AD7" w14:textId="77777777" w:rsidR="00784D74" w:rsidRPr="00784D74" w:rsidRDefault="00784D74" w:rsidP="00784D74">
      <w:pPr>
        <w:overflowPunct/>
        <w:autoSpaceDE/>
        <w:autoSpaceDN/>
        <w:adjustRightInd/>
        <w:spacing w:after="0"/>
        <w:jc w:val="both"/>
        <w:textAlignment w:val="auto"/>
        <w:rPr>
          <w:rFonts w:ascii="Times" w:eastAsia="DengXian" w:hAnsi="Times"/>
          <w:b/>
          <w:bCs/>
          <w:kern w:val="32"/>
          <w:szCs w:val="32"/>
          <w:lang w:eastAsia="zh-CN"/>
        </w:rPr>
      </w:pPr>
    </w:p>
    <w:p w14:paraId="1438BA9E" w14:textId="77777777" w:rsidR="00784D74" w:rsidRPr="00784D74" w:rsidRDefault="00784D74" w:rsidP="00784D74">
      <w:pPr>
        <w:overflowPunct/>
        <w:autoSpaceDE/>
        <w:autoSpaceDN/>
        <w:adjustRightInd/>
        <w:spacing w:after="0"/>
        <w:textAlignment w:val="auto"/>
        <w:rPr>
          <w:rFonts w:ascii="Times" w:eastAsia="Batang" w:hAnsi="Times" w:cs="Times"/>
          <w:b/>
          <w:bCs/>
          <w:lang w:val="en-US" w:eastAsia="ko-KR"/>
        </w:rPr>
      </w:pPr>
      <w:r w:rsidRPr="00784D74">
        <w:rPr>
          <w:rFonts w:ascii="Times" w:eastAsia="Batang" w:hAnsi="Times" w:cs="Times"/>
          <w:b/>
          <w:bCs/>
          <w:highlight w:val="green"/>
        </w:rPr>
        <w:t>Agreement</w:t>
      </w:r>
    </w:p>
    <w:p w14:paraId="5F5BF113" w14:textId="77777777" w:rsidR="00784D74" w:rsidRPr="00784D74" w:rsidRDefault="00784D74" w:rsidP="00784D74">
      <w:pPr>
        <w:overflowPunct/>
        <w:autoSpaceDE/>
        <w:autoSpaceDN/>
        <w:adjustRightInd/>
        <w:spacing w:after="0"/>
        <w:jc w:val="both"/>
        <w:textAlignment w:val="auto"/>
        <w:rPr>
          <w:rFonts w:ascii="Times" w:eastAsia="Batang" w:hAnsi="Times"/>
          <w:bCs/>
          <w:iCs/>
          <w:kern w:val="32"/>
          <w:lang w:eastAsia="zh-CN"/>
        </w:rPr>
      </w:pPr>
      <w:r w:rsidRPr="00784D74">
        <w:rPr>
          <w:rFonts w:ascii="Times" w:eastAsia="SimSun" w:hAnsi="Times"/>
          <w:bCs/>
          <w:iCs/>
        </w:rPr>
        <w:t xml:space="preserve">For PDCCH reliability enhancements with non-SFN schemes and </w:t>
      </w:r>
      <w:r w:rsidRPr="00784D74">
        <w:rPr>
          <w:rFonts w:ascii="Times" w:eastAsia="Batang" w:hAnsi="Times"/>
          <w:bCs/>
          <w:iCs/>
          <w:kern w:val="32"/>
          <w:lang w:eastAsia="zh-CN"/>
        </w:rPr>
        <w:t>Option 2 + Case 1, CCEs of the two PDCCH candidates are counted separately following Rel. 15/16 procedures. Further study the BD limit by considering the following</w:t>
      </w:r>
    </w:p>
    <w:p w14:paraId="653C5026" w14:textId="77777777" w:rsidR="00784D74" w:rsidRPr="00784D74" w:rsidRDefault="00784D74" w:rsidP="00E26F4B">
      <w:pPr>
        <w:numPr>
          <w:ilvl w:val="0"/>
          <w:numId w:val="24"/>
        </w:numPr>
        <w:overflowPunct/>
        <w:autoSpaceDE/>
        <w:autoSpaceDN/>
        <w:adjustRightInd/>
        <w:spacing w:after="0"/>
        <w:textAlignment w:val="auto"/>
        <w:rPr>
          <w:rFonts w:ascii="Times" w:eastAsia="Batang" w:hAnsi="Times"/>
          <w:bCs/>
          <w:iCs/>
          <w:kern w:val="32"/>
          <w:lang w:eastAsia="zh-CN"/>
        </w:rPr>
      </w:pPr>
      <w:r w:rsidRPr="00784D74">
        <w:rPr>
          <w:rFonts w:ascii="Times" w:eastAsia="Batang" w:hAnsi="Times"/>
          <w:bCs/>
          <w:iCs/>
          <w:kern w:val="32"/>
          <w:lang w:eastAsia="zh-CN"/>
        </w:rPr>
        <w:t>With respect to the complexity associated with RE de-mapping / demodulation, 2 units are required</w:t>
      </w:r>
    </w:p>
    <w:p w14:paraId="55DBB15F"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With respect to the complexity associated with decoding, the following assumptions can be further discussed:</w:t>
      </w:r>
    </w:p>
    <w:p w14:paraId="6830751B"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Assumption 1: UE only decodes the combined candidate without decoding individual PDCCH candidates</w:t>
      </w:r>
    </w:p>
    <w:p w14:paraId="260986B8"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Assumption 2: UE decodes individual PDCCH candidates</w:t>
      </w:r>
    </w:p>
    <w:p w14:paraId="568208A0"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Assumption 3: UE decodes the first PDCCH candidate and the combined candidate</w:t>
      </w:r>
    </w:p>
    <w:p w14:paraId="5591BC6A"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Assumption 4: UE decodes each PDCCH candidate individually, and also decodes the combined</w:t>
      </w:r>
      <w:r w:rsidRPr="00784D74">
        <w:rPr>
          <w:rFonts w:ascii="Times" w:eastAsia="Batang" w:hAnsi="Times"/>
          <w:b/>
          <w:bCs/>
          <w:iCs/>
          <w:kern w:val="32"/>
          <w:lang w:eastAsia="zh-CN"/>
        </w:rPr>
        <w:t xml:space="preserve"> </w:t>
      </w:r>
      <w:r w:rsidRPr="00784D74">
        <w:rPr>
          <w:rFonts w:ascii="Times" w:eastAsia="Batang" w:hAnsi="Times"/>
          <w:bCs/>
          <w:iCs/>
          <w:kern w:val="32"/>
          <w:lang w:eastAsia="zh-CN"/>
        </w:rPr>
        <w:t>candidate</w:t>
      </w:r>
    </w:p>
    <w:p w14:paraId="52F603A0"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Note 1: The Assumptions 1-4 are for discussion purpose only, and they may or may not have specification impact.</w:t>
      </w:r>
    </w:p>
    <w:p w14:paraId="42F5F827"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FFS: The relationship between UE capability, RRC configuration, and the BD limit, and whether the Assumptions 1-4 are relevant for this purpose.</w:t>
      </w:r>
    </w:p>
    <w:p w14:paraId="713DC0A3"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Note 2: the BD /CCE limit here is counted based on the configuration of PDCCH monitoring capability (e.g. per slot or per span).</w:t>
      </w:r>
    </w:p>
    <w:p w14:paraId="69143090" w14:textId="77777777" w:rsidR="00784D74" w:rsidRPr="00784D74" w:rsidRDefault="00784D74" w:rsidP="00784D74">
      <w:pPr>
        <w:overflowPunct/>
        <w:autoSpaceDE/>
        <w:autoSpaceDN/>
        <w:adjustRightInd/>
        <w:spacing w:after="0"/>
        <w:jc w:val="both"/>
        <w:textAlignment w:val="auto"/>
        <w:rPr>
          <w:rFonts w:ascii="Times" w:eastAsia="DengXian" w:hAnsi="Times"/>
          <w:b/>
          <w:bCs/>
          <w:kern w:val="32"/>
          <w:szCs w:val="32"/>
          <w:lang w:eastAsia="zh-CN"/>
        </w:rPr>
      </w:pPr>
    </w:p>
    <w:p w14:paraId="4697EE30" w14:textId="77777777" w:rsidR="00784D74" w:rsidRPr="00784D74" w:rsidRDefault="00784D74" w:rsidP="00784D74">
      <w:pPr>
        <w:overflowPunct/>
        <w:autoSpaceDE/>
        <w:autoSpaceDN/>
        <w:adjustRightInd/>
        <w:spacing w:after="0"/>
        <w:jc w:val="both"/>
        <w:textAlignment w:val="auto"/>
        <w:rPr>
          <w:rFonts w:eastAsia="SimSun"/>
          <w:b/>
          <w:bCs/>
        </w:rPr>
      </w:pPr>
      <w:r w:rsidRPr="00784D74">
        <w:rPr>
          <w:rFonts w:eastAsia="SimSun"/>
          <w:b/>
          <w:bCs/>
        </w:rPr>
        <w:t>Conclusion</w:t>
      </w:r>
    </w:p>
    <w:p w14:paraId="4D99742A" w14:textId="77777777" w:rsidR="00784D74" w:rsidRPr="00784D74" w:rsidRDefault="00784D74" w:rsidP="00784D74">
      <w:pPr>
        <w:overflowPunct/>
        <w:autoSpaceDE/>
        <w:autoSpaceDN/>
        <w:adjustRightInd/>
        <w:spacing w:after="0"/>
        <w:jc w:val="both"/>
        <w:textAlignment w:val="auto"/>
        <w:rPr>
          <w:rFonts w:eastAsia="Batang"/>
          <w:kern w:val="32"/>
          <w:lang w:eastAsia="zh-CN"/>
        </w:rPr>
      </w:pPr>
      <w:r w:rsidRPr="00784D74">
        <w:rPr>
          <w:rFonts w:eastAsia="SimSun"/>
        </w:rPr>
        <w:t>Group-common DCI formats (DCI formats 2_x) are not precluded for multi-TRP PDCCH reliability enhancements</w:t>
      </w:r>
      <w:r w:rsidRPr="00784D74">
        <w:rPr>
          <w:rFonts w:eastAsia="Batang"/>
          <w:kern w:val="32"/>
          <w:lang w:eastAsia="zh-CN"/>
        </w:rPr>
        <w:t xml:space="preserve"> and can be discussed with a lower priority compared to UE-specific DCI formats.</w:t>
      </w:r>
    </w:p>
    <w:p w14:paraId="130A491A" w14:textId="77777777" w:rsidR="00784D74" w:rsidRPr="00784D74" w:rsidRDefault="00784D74" w:rsidP="00784D74">
      <w:pPr>
        <w:overflowPunct/>
        <w:autoSpaceDE/>
        <w:autoSpaceDN/>
        <w:adjustRightInd/>
        <w:spacing w:after="0"/>
        <w:jc w:val="both"/>
        <w:textAlignment w:val="auto"/>
        <w:rPr>
          <w:rFonts w:eastAsia="Batang"/>
          <w:kern w:val="32"/>
          <w:lang w:eastAsia="zh-CN"/>
        </w:rPr>
      </w:pPr>
      <w:r w:rsidRPr="00784D74">
        <w:rPr>
          <w:rFonts w:eastAsia="Batang"/>
          <w:kern w:val="32"/>
          <w:lang w:eastAsia="zh-CN"/>
        </w:rPr>
        <w:t>Note: Enhancements required for DCI formats 2_x, if any, can be discussed case-by-case.</w:t>
      </w:r>
    </w:p>
    <w:p w14:paraId="139F879E" w14:textId="476CC21D" w:rsidR="00784D74" w:rsidRDefault="00784D74" w:rsidP="00E76B71">
      <w:pPr>
        <w:snapToGrid w:val="0"/>
        <w:spacing w:after="0"/>
        <w:rPr>
          <w:lang w:eastAsia="ja-JP"/>
        </w:rPr>
      </w:pPr>
    </w:p>
    <w:p w14:paraId="3FF272CD" w14:textId="77777777" w:rsidR="00784D74" w:rsidRPr="00784D74" w:rsidRDefault="00784D74" w:rsidP="00784D74">
      <w:pPr>
        <w:overflowPunct/>
        <w:autoSpaceDE/>
        <w:autoSpaceDN/>
        <w:adjustRightInd/>
        <w:spacing w:after="0"/>
        <w:jc w:val="both"/>
        <w:textAlignment w:val="auto"/>
        <w:rPr>
          <w:rFonts w:ascii="Times" w:eastAsia="DengXian" w:hAnsi="Times"/>
          <w:b/>
          <w:bCs/>
          <w:kern w:val="32"/>
          <w:szCs w:val="32"/>
          <w:lang w:eastAsia="zh-CN"/>
        </w:rPr>
      </w:pPr>
      <w:r w:rsidRPr="00784D74">
        <w:rPr>
          <w:rFonts w:ascii="Times" w:eastAsia="DengXian" w:hAnsi="Times"/>
          <w:b/>
          <w:bCs/>
          <w:kern w:val="32"/>
          <w:szCs w:val="32"/>
          <w:highlight w:val="green"/>
          <w:lang w:eastAsia="zh-CN"/>
        </w:rPr>
        <w:t>Agreement</w:t>
      </w:r>
    </w:p>
    <w:p w14:paraId="532AFA5D" w14:textId="77777777" w:rsidR="00784D74" w:rsidRPr="00784D74" w:rsidRDefault="00784D74" w:rsidP="00784D74">
      <w:pPr>
        <w:overflowPunct/>
        <w:adjustRightInd/>
        <w:snapToGrid w:val="0"/>
        <w:spacing w:after="0"/>
        <w:jc w:val="both"/>
        <w:textAlignment w:val="auto"/>
        <w:rPr>
          <w:rFonts w:ascii="Times" w:eastAsia="Calibri" w:hAnsi="Times" w:cs="Times"/>
        </w:rPr>
      </w:pPr>
      <w:r w:rsidRPr="00784D74">
        <w:rPr>
          <w:rFonts w:ascii="Times" w:eastAsia="Batang" w:hAnsi="Times" w:cs="Times"/>
        </w:rPr>
        <w:t xml:space="preserve">When DL DCI is transmitted via PDCCH repetition (Option2 + Case 1), for PUCCH resource determination for HARQ-Ack when the corresponding PUCCH resource set has a size larger than eight: </w:t>
      </w:r>
    </w:p>
    <w:p w14:paraId="32D39E19" w14:textId="77777777" w:rsidR="00784D74" w:rsidRPr="00784D74" w:rsidRDefault="00784D74" w:rsidP="00E26F4B">
      <w:pPr>
        <w:numPr>
          <w:ilvl w:val="0"/>
          <w:numId w:val="25"/>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lastRenderedPageBreak/>
        <w:t>Alt 1: Ensure same start CCE index (based on linking options) and the same number of CCEs in the two CORESETs (based on CORESET configuration restriction)</w:t>
      </w:r>
    </w:p>
    <w:p w14:paraId="7B64F687" w14:textId="77777777" w:rsidR="00784D74" w:rsidRPr="00784D74" w:rsidRDefault="00784D74" w:rsidP="00E26F4B">
      <w:pPr>
        <w:numPr>
          <w:ilvl w:val="0"/>
          <w:numId w:val="25"/>
        </w:numPr>
        <w:overflowPunct/>
        <w:autoSpaceDE/>
        <w:autoSpaceDN/>
        <w:adjustRightInd/>
        <w:snapToGrid w:val="0"/>
        <w:spacing w:after="0"/>
        <w:textAlignment w:val="auto"/>
        <w:rPr>
          <w:rFonts w:ascii="Times" w:eastAsia="Batang" w:hAnsi="Times" w:cs="Times"/>
          <w:lang w:eastAsia="x-none"/>
        </w:rPr>
      </w:pPr>
      <w:r w:rsidRPr="00784D74">
        <w:rPr>
          <w:rFonts w:ascii="Times" w:eastAsia="Batang" w:hAnsi="Times" w:cs="Times"/>
          <w:lang w:eastAsia="x-none"/>
        </w:rPr>
        <w:t>Alt 2: Starting CCE index and number of CCEs in the CORESET of one of the linked PDCCH candidates is applied</w:t>
      </w:r>
    </w:p>
    <w:p w14:paraId="6B5283E3" w14:textId="77777777" w:rsidR="00784D74" w:rsidRPr="00784D74" w:rsidRDefault="00784D74" w:rsidP="00E26F4B">
      <w:pPr>
        <w:numPr>
          <w:ilvl w:val="1"/>
          <w:numId w:val="25"/>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FFS:  Which one of the linked PDCCH candidates is used.</w:t>
      </w:r>
    </w:p>
    <w:p w14:paraId="579A9C91" w14:textId="77777777" w:rsidR="00784D74" w:rsidRPr="00784D74" w:rsidRDefault="00784D74" w:rsidP="00E26F4B">
      <w:pPr>
        <w:numPr>
          <w:ilvl w:val="0"/>
          <w:numId w:val="25"/>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Alt 3: It is up to the UE to determine the PUCCH resource based on the starting CCE index and number of CCEs in the CORESET of any of the two linked PDCCH candidates</w:t>
      </w:r>
    </w:p>
    <w:p w14:paraId="61753F50" w14:textId="77777777" w:rsidR="00784D74" w:rsidRPr="00784D74" w:rsidRDefault="00784D74" w:rsidP="00E26F4B">
      <w:pPr>
        <w:numPr>
          <w:ilvl w:val="0"/>
          <w:numId w:val="25"/>
        </w:numPr>
        <w:overflowPunct/>
        <w:autoSpaceDE/>
        <w:autoSpaceDN/>
        <w:adjustRightInd/>
        <w:snapToGrid w:val="0"/>
        <w:spacing w:after="0"/>
        <w:jc w:val="both"/>
        <w:textAlignment w:val="auto"/>
        <w:rPr>
          <w:rFonts w:ascii="Times" w:eastAsia="Batang" w:hAnsi="Times" w:cs="Times"/>
          <w:lang w:eastAsia="x-none"/>
        </w:rPr>
      </w:pPr>
      <w:r w:rsidRPr="00784D74">
        <w:rPr>
          <w:rFonts w:ascii="Times" w:eastAsia="Batang" w:hAnsi="Times" w:cs="Times"/>
          <w:lang w:eastAsia="x-none"/>
        </w:rPr>
        <w:t>Other alternatives are not precluded.</w:t>
      </w:r>
    </w:p>
    <w:p w14:paraId="325FB84A" w14:textId="2F867F46" w:rsidR="00784D74" w:rsidRDefault="00784D74" w:rsidP="00E76B71">
      <w:pPr>
        <w:snapToGrid w:val="0"/>
        <w:spacing w:after="0"/>
        <w:rPr>
          <w:lang w:eastAsia="ja-JP"/>
        </w:rPr>
      </w:pPr>
    </w:p>
    <w:p w14:paraId="37A8FCB6" w14:textId="77777777" w:rsidR="00784D74" w:rsidRPr="00784D74" w:rsidRDefault="00784D74" w:rsidP="00784D74">
      <w:pPr>
        <w:overflowPunct/>
        <w:autoSpaceDE/>
        <w:autoSpaceDN/>
        <w:adjustRightInd/>
        <w:spacing w:after="0"/>
        <w:textAlignment w:val="auto"/>
        <w:rPr>
          <w:rFonts w:eastAsia="Batang"/>
          <w:highlight w:val="green"/>
          <w:lang w:val="en-US"/>
        </w:rPr>
      </w:pPr>
      <w:r w:rsidRPr="00784D74">
        <w:rPr>
          <w:rFonts w:eastAsia="Batang"/>
          <w:b/>
          <w:bCs/>
          <w:highlight w:val="green"/>
          <w:lang w:val="en-US"/>
        </w:rPr>
        <w:t>Agreement</w:t>
      </w:r>
    </w:p>
    <w:p w14:paraId="68F396C0" w14:textId="77777777" w:rsidR="00784D74" w:rsidRPr="00784D74" w:rsidRDefault="00784D74" w:rsidP="00784D74">
      <w:pPr>
        <w:overflowPunct/>
        <w:autoSpaceDE/>
        <w:autoSpaceDN/>
        <w:adjustRightInd/>
        <w:spacing w:after="0"/>
        <w:textAlignment w:val="auto"/>
        <w:rPr>
          <w:rFonts w:eastAsia="Batang"/>
          <w:lang w:val="en-US"/>
        </w:rPr>
      </w:pPr>
      <w:r w:rsidRPr="00784D74">
        <w:rPr>
          <w:rFonts w:eastAsia="Batang"/>
          <w:lang w:val="en-US"/>
        </w:rPr>
        <w:t xml:space="preserve">For multi-TRP PUCCH transmission schemes.  </w:t>
      </w:r>
    </w:p>
    <w:p w14:paraId="63EB2C46"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Support multi-TRP inter-slot repetition (Scheme 1)</w:t>
      </w:r>
    </w:p>
    <w:p w14:paraId="500E622E"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One PUCCH resource carries UCI, another PUCCH resource or the same PUCCH resource in another one or more slots carries a repetition of the UCI. </w:t>
      </w:r>
    </w:p>
    <w:p w14:paraId="52D95600"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FFS: Number of repetitions</w:t>
      </w:r>
    </w:p>
    <w:p w14:paraId="76C52F4A"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Further study the support (one or both) of the following schemes</w:t>
      </w:r>
    </w:p>
    <w:p w14:paraId="05B41C4D"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Multi-TRP intra-slot beam hopping (Scheme 2)</w:t>
      </w:r>
    </w:p>
    <w:p w14:paraId="69AE7788" w14:textId="77777777" w:rsidR="00784D74" w:rsidRPr="00784D74" w:rsidRDefault="00784D74" w:rsidP="00E26F4B">
      <w:pPr>
        <w:numPr>
          <w:ilvl w:val="2"/>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UCI is transmitted in one PUCCH resource in which different sets of symbols within the PUCCH resource have different beams.</w:t>
      </w:r>
    </w:p>
    <w:p w14:paraId="652C9A22" w14:textId="77777777" w:rsidR="00784D74" w:rsidRPr="00784D74" w:rsidRDefault="00784D74" w:rsidP="00E26F4B">
      <w:pPr>
        <w:numPr>
          <w:ilvl w:val="2"/>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FFS: More than 2 beam hopping instances per PUCCH resource.</w:t>
      </w:r>
    </w:p>
    <w:p w14:paraId="7B22029C"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Multi-TRP intra-slot repetition (Scheme 3)</w:t>
      </w:r>
    </w:p>
    <w:p w14:paraId="62CB08F7" w14:textId="77777777" w:rsidR="00784D74" w:rsidRPr="00784D74" w:rsidRDefault="00784D74" w:rsidP="00E26F4B">
      <w:pPr>
        <w:numPr>
          <w:ilvl w:val="2"/>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One PUCCH resource carries UCI, another PUCCH resource or the same PUCCH resource in another one or more sub-slots within a slot carries a repetition of the UCI. </w:t>
      </w:r>
    </w:p>
    <w:p w14:paraId="2223D3F5"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hint="eastAsia"/>
          <w:bCs/>
          <w:iCs/>
          <w:kern w:val="32"/>
          <w:lang w:eastAsia="zh-CN"/>
        </w:rPr>
        <w:t>Note</w:t>
      </w:r>
      <w:r w:rsidRPr="00784D74">
        <w:rPr>
          <w:rFonts w:ascii="Times" w:eastAsia="Batang" w:hAnsi="Times"/>
          <w:bCs/>
          <w:iCs/>
          <w:kern w:val="32"/>
          <w:lang w:eastAsia="zh-CN"/>
        </w:rPr>
        <w:t>1</w:t>
      </w:r>
      <w:r w:rsidRPr="00784D74">
        <w:rPr>
          <w:rFonts w:ascii="Times" w:eastAsia="Batang" w:hAnsi="Times" w:hint="eastAsia"/>
          <w:bCs/>
          <w:iCs/>
          <w:kern w:val="32"/>
          <w:lang w:eastAsia="zh-CN"/>
        </w:rPr>
        <w:t xml:space="preserve">: whether to support two </w:t>
      </w:r>
      <w:r w:rsidRPr="00784D74">
        <w:rPr>
          <w:rFonts w:ascii="Times" w:eastAsia="Batang" w:hAnsi="Times"/>
          <w:bCs/>
          <w:iCs/>
          <w:kern w:val="32"/>
          <w:lang w:eastAsia="zh-CN"/>
        </w:rPr>
        <w:t>PUCCH resource</w:t>
      </w:r>
      <w:r w:rsidRPr="00784D74">
        <w:rPr>
          <w:rFonts w:ascii="Times" w:eastAsia="Batang" w:hAnsi="Times" w:hint="eastAsia"/>
          <w:bCs/>
          <w:iCs/>
          <w:kern w:val="32"/>
          <w:lang w:eastAsia="zh-CN"/>
        </w:rPr>
        <w:t>s</w:t>
      </w:r>
      <w:r w:rsidRPr="00784D74">
        <w:rPr>
          <w:rFonts w:ascii="Times" w:eastAsia="Batang" w:hAnsi="Times"/>
          <w:bCs/>
          <w:iCs/>
          <w:kern w:val="32"/>
          <w:lang w:eastAsia="zh-CN"/>
        </w:rPr>
        <w:t xml:space="preserve"> or the same PUCCH resource</w:t>
      </w:r>
      <w:r w:rsidRPr="00784D74">
        <w:rPr>
          <w:rFonts w:ascii="Times" w:eastAsia="Batang" w:hAnsi="Times" w:hint="eastAsia"/>
          <w:bCs/>
          <w:iCs/>
          <w:kern w:val="32"/>
          <w:lang w:eastAsia="zh-CN"/>
        </w:rPr>
        <w:t xml:space="preserve"> with different beams </w:t>
      </w:r>
      <w:r w:rsidRPr="00784D74">
        <w:rPr>
          <w:rFonts w:ascii="Times" w:eastAsia="Batang" w:hAnsi="Times"/>
          <w:bCs/>
          <w:iCs/>
          <w:kern w:val="32"/>
          <w:lang w:eastAsia="zh-CN"/>
        </w:rPr>
        <w:t xml:space="preserve">for Scheme 1 and 3 to be discussed separately. </w:t>
      </w:r>
    </w:p>
    <w:p w14:paraId="53872AE1" w14:textId="77777777" w:rsidR="00784D74" w:rsidRPr="00784D74" w:rsidRDefault="00784D74" w:rsidP="00784D74">
      <w:pPr>
        <w:overflowPunct/>
        <w:autoSpaceDE/>
        <w:autoSpaceDN/>
        <w:adjustRightInd/>
        <w:spacing w:after="0"/>
        <w:textAlignment w:val="auto"/>
        <w:rPr>
          <w:rFonts w:ascii="Times" w:eastAsia="Batang" w:hAnsi="Times"/>
          <w:szCs w:val="24"/>
          <w:lang w:val="en-US"/>
        </w:rPr>
      </w:pPr>
    </w:p>
    <w:p w14:paraId="0384E185" w14:textId="77777777" w:rsidR="00784D74" w:rsidRPr="00784D74" w:rsidRDefault="00784D74" w:rsidP="00784D74">
      <w:pPr>
        <w:overflowPunct/>
        <w:autoSpaceDE/>
        <w:autoSpaceDN/>
        <w:adjustRightInd/>
        <w:spacing w:after="0"/>
        <w:textAlignment w:val="auto"/>
        <w:rPr>
          <w:rFonts w:eastAsia="Batang"/>
          <w:szCs w:val="24"/>
          <w:highlight w:val="green"/>
        </w:rPr>
      </w:pPr>
      <w:r w:rsidRPr="00784D74">
        <w:rPr>
          <w:rFonts w:eastAsia="Batang"/>
          <w:b/>
          <w:bCs/>
          <w:szCs w:val="24"/>
          <w:highlight w:val="green"/>
        </w:rPr>
        <w:t>Agreement</w:t>
      </w:r>
    </w:p>
    <w:p w14:paraId="1BCC4E63" w14:textId="77777777" w:rsidR="00784D74" w:rsidRPr="00784D74" w:rsidRDefault="00784D74" w:rsidP="00784D74">
      <w:pPr>
        <w:overflowPunct/>
        <w:autoSpaceDE/>
        <w:autoSpaceDN/>
        <w:adjustRightInd/>
        <w:spacing w:after="0"/>
        <w:textAlignment w:val="auto"/>
        <w:rPr>
          <w:rFonts w:eastAsia="Batang"/>
          <w:szCs w:val="24"/>
        </w:rPr>
      </w:pPr>
      <w:r w:rsidRPr="00784D74">
        <w:rPr>
          <w:rFonts w:eastAsia="Batang"/>
          <w:szCs w:val="24"/>
        </w:rPr>
        <w:t>For multi-TRP PUCCH transmission schemes,</w:t>
      </w:r>
    </w:p>
    <w:p w14:paraId="07E7DFBE"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For Scheme 1, at least PUCCH format 1/3/4 can be used. </w:t>
      </w:r>
    </w:p>
    <w:p w14:paraId="657F4334"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FFS: Support of PUCCH format 0/2 for Scheme 1 </w:t>
      </w:r>
    </w:p>
    <w:p w14:paraId="5E421128"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FFS: Support of PUCCH formats for Scheme 2 and/or Scheme 3 (if schemes are agreed).  </w:t>
      </w:r>
    </w:p>
    <w:p w14:paraId="2799219F"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p>
    <w:p w14:paraId="38AB8E6E" w14:textId="77777777" w:rsidR="00784D74" w:rsidRPr="00784D74" w:rsidRDefault="00784D74" w:rsidP="00784D74">
      <w:pPr>
        <w:overflowPunct/>
        <w:autoSpaceDE/>
        <w:autoSpaceDN/>
        <w:adjustRightInd/>
        <w:spacing w:after="0"/>
        <w:textAlignment w:val="auto"/>
        <w:rPr>
          <w:rFonts w:ascii="Times" w:eastAsia="Batang" w:hAnsi="Times"/>
          <w:b/>
          <w:bCs/>
          <w:szCs w:val="24"/>
          <w:highlight w:val="green"/>
        </w:rPr>
      </w:pPr>
      <w:r w:rsidRPr="00784D74">
        <w:rPr>
          <w:rFonts w:ascii="Times" w:eastAsia="Batang" w:hAnsi="Times"/>
          <w:b/>
          <w:bCs/>
          <w:szCs w:val="24"/>
          <w:highlight w:val="green"/>
        </w:rPr>
        <w:t>Agreement</w:t>
      </w:r>
    </w:p>
    <w:p w14:paraId="2883D83F" w14:textId="77777777" w:rsidR="00784D74" w:rsidRPr="00784D74" w:rsidRDefault="00784D74" w:rsidP="00784D74">
      <w:pPr>
        <w:overflowPunct/>
        <w:autoSpaceDE/>
        <w:autoSpaceDN/>
        <w:adjustRightInd/>
        <w:spacing w:after="0"/>
        <w:textAlignment w:val="auto"/>
        <w:rPr>
          <w:rFonts w:eastAsia="Batang"/>
        </w:rPr>
      </w:pPr>
      <w:r w:rsidRPr="00784D74">
        <w:rPr>
          <w:rFonts w:eastAsia="Batang"/>
        </w:rPr>
        <w:t xml:space="preserve">For single DCI based M-TRP PUSCH repetition schemes, support codebook based PUSCH transmission with following enhancements. </w:t>
      </w:r>
    </w:p>
    <w:p w14:paraId="650BAAE6"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Support the indication of two SRIs. </w:t>
      </w:r>
    </w:p>
    <w:p w14:paraId="0BA8145F"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Alt1: Bit field of SRI shall be enhanced. </w:t>
      </w:r>
    </w:p>
    <w:p w14:paraId="4A2239AF"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Alt2: No changes on SRI field </w:t>
      </w:r>
    </w:p>
    <w:p w14:paraId="1E0BB8C1"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Support the indication of two TPMIs. </w:t>
      </w:r>
    </w:p>
    <w:p w14:paraId="42BB9735"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The same number of layers are applied for both TPMIs if two TPMIs are indicated</w:t>
      </w:r>
    </w:p>
    <w:p w14:paraId="31A4B6F4"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The number of SRS ports between two TRPs should be same.</w:t>
      </w:r>
    </w:p>
    <w:p w14:paraId="170B7B4C" w14:textId="77777777" w:rsidR="00784D74" w:rsidRPr="00784D74" w:rsidRDefault="00784D74" w:rsidP="00E26F4B">
      <w:pPr>
        <w:numPr>
          <w:ilvl w:val="1"/>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FFS: Details on indicating two TPMIs (e.g, one TPMI field or two TPMI fields)</w:t>
      </w:r>
    </w:p>
    <w:p w14:paraId="2E85BF1E"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Increase the maximum number of SRS resource sets to two</w:t>
      </w:r>
    </w:p>
    <w:p w14:paraId="5C01B7B1"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hint="eastAsia"/>
          <w:bCs/>
          <w:iCs/>
          <w:kern w:val="32"/>
          <w:lang w:eastAsia="zh-CN"/>
        </w:rPr>
        <w:t>FFS:</w:t>
      </w:r>
      <w:r w:rsidRPr="00784D74">
        <w:rPr>
          <w:rFonts w:ascii="Times" w:eastAsia="Batang" w:hAnsi="Times"/>
          <w:bCs/>
          <w:iCs/>
          <w:kern w:val="32"/>
          <w:lang w:eastAsia="zh-CN"/>
        </w:rPr>
        <w:t xml:space="preserve"> configuration details of each SRS resource set (e.g., number of SRS resources in a resource set)</w:t>
      </w:r>
    </w:p>
    <w:p w14:paraId="48F0DA51" w14:textId="77777777" w:rsidR="00784D74" w:rsidRPr="00784D74" w:rsidRDefault="00784D74" w:rsidP="00784D74">
      <w:pPr>
        <w:overflowPunct/>
        <w:autoSpaceDE/>
        <w:autoSpaceDN/>
        <w:snapToGrid w:val="0"/>
        <w:spacing w:after="0"/>
        <w:contextualSpacing/>
        <w:textAlignment w:val="auto"/>
        <w:rPr>
          <w:rFonts w:eastAsia="Batang"/>
          <w:color w:val="FF0000"/>
          <w:lang w:eastAsia="x-none"/>
        </w:rPr>
      </w:pPr>
    </w:p>
    <w:p w14:paraId="5AF4272C" w14:textId="77777777" w:rsidR="00784D74" w:rsidRPr="00784D74" w:rsidRDefault="00784D74" w:rsidP="00784D74">
      <w:pPr>
        <w:overflowPunct/>
        <w:autoSpaceDE/>
        <w:autoSpaceDN/>
        <w:adjustRightInd/>
        <w:spacing w:after="0"/>
        <w:textAlignment w:val="auto"/>
        <w:rPr>
          <w:rFonts w:eastAsia="Batang"/>
          <w:highlight w:val="green"/>
        </w:rPr>
      </w:pPr>
      <w:r w:rsidRPr="00784D74">
        <w:rPr>
          <w:rFonts w:eastAsia="Batang"/>
          <w:b/>
          <w:bCs/>
          <w:highlight w:val="green"/>
        </w:rPr>
        <w:t>Agreement</w:t>
      </w:r>
    </w:p>
    <w:p w14:paraId="638FA357" w14:textId="77777777" w:rsidR="00784D74" w:rsidRPr="00784D74" w:rsidRDefault="00784D74" w:rsidP="00784D74">
      <w:pPr>
        <w:overflowPunct/>
        <w:autoSpaceDE/>
        <w:autoSpaceDN/>
        <w:adjustRightInd/>
        <w:spacing w:after="0"/>
        <w:textAlignment w:val="auto"/>
        <w:rPr>
          <w:rFonts w:eastAsia="Batang"/>
        </w:rPr>
      </w:pPr>
      <w:r w:rsidRPr="00784D74">
        <w:rPr>
          <w:rFonts w:eastAsia="Batang"/>
        </w:rPr>
        <w:t xml:space="preserve">For single DCI based M-TRP PUSCH repetition schemes, support non-codebook based PUSCH transmission with following considerations. </w:t>
      </w:r>
    </w:p>
    <w:p w14:paraId="187A3113"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Increase the maximum number of SRS resource sets to two, and associated CSI-RS resource can be configured per SRS resource set. </w:t>
      </w:r>
    </w:p>
    <w:p w14:paraId="22B97208" w14:textId="77777777" w:rsidR="00784D74" w:rsidRPr="00784D74" w:rsidRDefault="00784D74" w:rsidP="00E26F4B">
      <w:pPr>
        <w:numPr>
          <w:ilvl w:val="0"/>
          <w:numId w:val="24"/>
        </w:numPr>
        <w:overflowPunct/>
        <w:autoSpaceDE/>
        <w:autoSpaceDN/>
        <w:adjustRightInd/>
        <w:spacing w:after="0"/>
        <w:jc w:val="both"/>
        <w:textAlignment w:val="auto"/>
        <w:rPr>
          <w:rFonts w:ascii="Times" w:eastAsia="Batang" w:hAnsi="Times"/>
          <w:bCs/>
          <w:iCs/>
          <w:kern w:val="32"/>
          <w:lang w:eastAsia="zh-CN"/>
        </w:rPr>
      </w:pPr>
      <w:r w:rsidRPr="00784D74">
        <w:rPr>
          <w:rFonts w:ascii="Times" w:eastAsia="Batang" w:hAnsi="Times"/>
          <w:bCs/>
          <w:iCs/>
          <w:kern w:val="32"/>
          <w:lang w:eastAsia="zh-CN"/>
        </w:rPr>
        <w:t xml:space="preserve">FFS: Enhancements on SRI field in DCI to indicate the two beams for repetitions </w:t>
      </w:r>
    </w:p>
    <w:p w14:paraId="3F58655D" w14:textId="77777777" w:rsidR="00784D74" w:rsidRPr="00784D74" w:rsidRDefault="00784D74" w:rsidP="00784D74">
      <w:pPr>
        <w:overflowPunct/>
        <w:autoSpaceDE/>
        <w:autoSpaceDN/>
        <w:adjustRightInd/>
        <w:spacing w:after="0"/>
        <w:jc w:val="both"/>
        <w:textAlignment w:val="auto"/>
        <w:rPr>
          <w:rFonts w:ascii="Times" w:eastAsia="DengXian" w:hAnsi="Times"/>
          <w:b/>
          <w:bCs/>
          <w:kern w:val="32"/>
          <w:szCs w:val="32"/>
          <w:lang w:eastAsia="zh-CN"/>
        </w:rPr>
      </w:pPr>
    </w:p>
    <w:p w14:paraId="3D356D10" w14:textId="77777777" w:rsidR="00784D74" w:rsidRPr="00784D74" w:rsidRDefault="00784D74" w:rsidP="00784D74">
      <w:pPr>
        <w:overflowPunct/>
        <w:autoSpaceDE/>
        <w:autoSpaceDN/>
        <w:adjustRightInd/>
        <w:spacing w:after="0"/>
        <w:textAlignment w:val="auto"/>
        <w:rPr>
          <w:rFonts w:ascii="Times" w:eastAsia="Batang" w:hAnsi="Times" w:cs="Times"/>
          <w:b/>
          <w:bCs/>
          <w:lang w:val="en-US" w:eastAsia="ko-KR"/>
        </w:rPr>
      </w:pPr>
      <w:r w:rsidRPr="00784D74">
        <w:rPr>
          <w:rFonts w:ascii="Times" w:eastAsia="Batang" w:hAnsi="Times" w:cs="Times"/>
          <w:b/>
          <w:bCs/>
          <w:highlight w:val="green"/>
        </w:rPr>
        <w:t>Agreement</w:t>
      </w:r>
    </w:p>
    <w:p w14:paraId="45A5D534" w14:textId="77777777" w:rsidR="00784D74" w:rsidRPr="00784D74" w:rsidRDefault="00784D74" w:rsidP="00784D74">
      <w:pPr>
        <w:overflowPunct/>
        <w:autoSpaceDE/>
        <w:autoSpaceDN/>
        <w:adjustRightInd/>
        <w:spacing w:after="0"/>
        <w:textAlignment w:val="auto"/>
        <w:rPr>
          <w:rFonts w:ascii="Times" w:eastAsia="Batang" w:hAnsi="Times" w:cs="Times"/>
        </w:rPr>
      </w:pPr>
      <w:r w:rsidRPr="00784D74">
        <w:rPr>
          <w:rFonts w:ascii="Times" w:eastAsia="Batang" w:hAnsi="Times" w:cs="Times"/>
        </w:rPr>
        <w:t xml:space="preserve">For PUCCH multi-TRP enhancements in FR2, </w:t>
      </w:r>
    </w:p>
    <w:p w14:paraId="05F1164B"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Support separate power control parameters for different TRP via associating power control parameters via PUCCH spatial relation info. </w:t>
      </w:r>
    </w:p>
    <w:p w14:paraId="0CF0EC07"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Note: No spec impact.</w:t>
      </w:r>
    </w:p>
    <w:p w14:paraId="119B858A"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For per TRP closed-loop power control for PUCCH, further study the following alternatives considering TPC command when the “closedLoopIndex” values associated with the two PUCCH spatial relation info’s are not the same.  </w:t>
      </w:r>
    </w:p>
    <w:p w14:paraId="165EAD11"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Option.1: A single TPC field is used in DCI formats 1_1 / 1_2, and the TPC value applied for both PUCCH beams</w:t>
      </w:r>
    </w:p>
    <w:p w14:paraId="492225EA"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Option.2: A single TPC field is used in DCI formats 1_1 / 1_2, and the TPC value applied for one of two PUCCH beams at a slot. The TPC value may be applied for the other PUCCH beam at an another slot.</w:t>
      </w:r>
    </w:p>
    <w:p w14:paraId="3E155973"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Option 3: A second TPC field is added in DCI formats 1_1 / 1_2.</w:t>
      </w:r>
    </w:p>
    <w:p w14:paraId="541569A4"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lastRenderedPageBreak/>
        <w:t>Option 4: A single TPC field is used in DCI formats 1_1 / 1_2, and indicates two TPC values applied to two PUCCH beams, respectively.</w:t>
      </w:r>
    </w:p>
    <w:p w14:paraId="5482A2C0"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FFS: Transition period for beam / power / frequency change. </w:t>
      </w:r>
    </w:p>
    <w:p w14:paraId="32AA885A"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FFS: Required power control enhancements for FR1</w:t>
      </w:r>
    </w:p>
    <w:p w14:paraId="533DAE0D" w14:textId="77777777" w:rsidR="00784D74" w:rsidRPr="00784D74" w:rsidRDefault="00784D74" w:rsidP="00784D74">
      <w:pPr>
        <w:overflowPunct/>
        <w:autoSpaceDE/>
        <w:autoSpaceDN/>
        <w:adjustRightInd/>
        <w:spacing w:after="0"/>
        <w:textAlignment w:val="auto"/>
        <w:rPr>
          <w:rFonts w:ascii="Times" w:eastAsia="Batang" w:hAnsi="Times" w:cs="Times"/>
          <w:sz w:val="16"/>
          <w:szCs w:val="16"/>
        </w:rPr>
      </w:pPr>
    </w:p>
    <w:p w14:paraId="004AFBE6" w14:textId="77777777" w:rsidR="00784D74" w:rsidRPr="00784D74" w:rsidRDefault="00784D74" w:rsidP="00784D74">
      <w:pPr>
        <w:overflowPunct/>
        <w:autoSpaceDE/>
        <w:autoSpaceDN/>
        <w:adjustRightInd/>
        <w:spacing w:after="0"/>
        <w:textAlignment w:val="auto"/>
        <w:rPr>
          <w:rFonts w:ascii="Times" w:eastAsia="Batang" w:hAnsi="Times" w:cs="Times"/>
          <w:b/>
          <w:bCs/>
        </w:rPr>
      </w:pPr>
      <w:r w:rsidRPr="00784D74">
        <w:rPr>
          <w:rFonts w:ascii="Times" w:eastAsia="Batang" w:hAnsi="Times" w:cs="Times"/>
          <w:b/>
          <w:bCs/>
          <w:highlight w:val="green"/>
        </w:rPr>
        <w:t>Agreement</w:t>
      </w:r>
    </w:p>
    <w:p w14:paraId="57AE4B7E" w14:textId="77777777" w:rsidR="00784D74" w:rsidRPr="00784D74" w:rsidRDefault="00784D74" w:rsidP="00784D74">
      <w:pPr>
        <w:overflowPunct/>
        <w:autoSpaceDE/>
        <w:autoSpaceDN/>
        <w:adjustRightInd/>
        <w:spacing w:after="0"/>
        <w:textAlignment w:val="auto"/>
        <w:rPr>
          <w:rFonts w:ascii="Times" w:eastAsia="Batang" w:hAnsi="Times" w:cs="Times"/>
          <w:sz w:val="16"/>
          <w:szCs w:val="16"/>
        </w:rPr>
      </w:pPr>
      <w:r w:rsidRPr="00784D74">
        <w:rPr>
          <w:rFonts w:ascii="Times" w:eastAsia="Batang" w:hAnsi="Times" w:cs="Times"/>
        </w:rPr>
        <w:t xml:space="preserve">For configuration/indication of the number of PUCCH repetitions for Scheme 1, there is no restriction on using Rel-15 framework on configuring the number of repetitions.  </w:t>
      </w:r>
    </w:p>
    <w:p w14:paraId="54930FAB"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Rel-17 feMIMO may additionally consider supporting the dynamic indication of the number of repetitions in RAN1 #104 meeting.  </w:t>
      </w:r>
    </w:p>
    <w:p w14:paraId="28CCF4C1" w14:textId="77777777" w:rsidR="00784D74" w:rsidRPr="00784D74" w:rsidRDefault="00784D74" w:rsidP="00784D74">
      <w:pPr>
        <w:overflowPunct/>
        <w:autoSpaceDE/>
        <w:autoSpaceDN/>
        <w:adjustRightInd/>
        <w:spacing w:after="0"/>
        <w:textAlignment w:val="auto"/>
        <w:rPr>
          <w:rFonts w:ascii="Times" w:eastAsia="Batang" w:hAnsi="Times" w:cs="Times"/>
          <w:color w:val="1F497D"/>
        </w:rPr>
      </w:pPr>
    </w:p>
    <w:p w14:paraId="59D65D96" w14:textId="77777777" w:rsidR="00784D74" w:rsidRPr="00784D74" w:rsidRDefault="00784D74" w:rsidP="00784D74">
      <w:pPr>
        <w:overflowPunct/>
        <w:autoSpaceDE/>
        <w:autoSpaceDN/>
        <w:adjustRightInd/>
        <w:spacing w:after="0"/>
        <w:textAlignment w:val="auto"/>
        <w:rPr>
          <w:rFonts w:ascii="Times" w:eastAsia="Batang" w:hAnsi="Times" w:cs="Times"/>
        </w:rPr>
      </w:pPr>
      <w:r w:rsidRPr="00784D74">
        <w:rPr>
          <w:rFonts w:ascii="Times" w:eastAsia="Batang" w:hAnsi="Times" w:cs="Times"/>
          <w:b/>
          <w:bCs/>
          <w:highlight w:val="green"/>
        </w:rPr>
        <w:t>Agreement</w:t>
      </w:r>
    </w:p>
    <w:p w14:paraId="0FD13CA8" w14:textId="77777777" w:rsidR="00784D74" w:rsidRPr="00784D74" w:rsidRDefault="00784D74" w:rsidP="00784D74">
      <w:pPr>
        <w:overflowPunct/>
        <w:autoSpaceDE/>
        <w:autoSpaceDN/>
        <w:adjustRightInd/>
        <w:spacing w:after="0"/>
        <w:textAlignment w:val="auto"/>
        <w:rPr>
          <w:rFonts w:ascii="Times" w:eastAsia="Batang" w:hAnsi="Times" w:cs="Times"/>
        </w:rPr>
      </w:pPr>
      <w:r w:rsidRPr="00784D74">
        <w:rPr>
          <w:rFonts w:ascii="Times" w:eastAsia="Batang" w:hAnsi="Times" w:cs="Times"/>
        </w:rPr>
        <w:t xml:space="preserve">For single DCI based M-TRP PUSCH repetition Type B, at least nominal repetitions are used to map beams </w:t>
      </w:r>
    </w:p>
    <w:p w14:paraId="6910A17E"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Further study details and applicability of each mapping method</w:t>
      </w:r>
    </w:p>
    <w:p w14:paraId="3E103BE9"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Further study the slot based beam mapping in the cases of nominal repetition across slot boundaries</w:t>
      </w:r>
    </w:p>
    <w:p w14:paraId="0FD72B05" w14:textId="77777777" w:rsidR="00784D74" w:rsidRPr="00784D74" w:rsidRDefault="00784D74" w:rsidP="00784D74">
      <w:pPr>
        <w:overflowPunct/>
        <w:autoSpaceDE/>
        <w:autoSpaceDN/>
        <w:adjustRightInd/>
        <w:spacing w:after="0"/>
        <w:textAlignment w:val="auto"/>
        <w:rPr>
          <w:rFonts w:ascii="Times" w:eastAsia="Batang" w:hAnsi="Times" w:cs="Times"/>
          <w:color w:val="1F497D"/>
        </w:rPr>
      </w:pPr>
    </w:p>
    <w:p w14:paraId="4C9A1C55" w14:textId="77777777" w:rsidR="00784D74" w:rsidRPr="00784D74" w:rsidRDefault="00784D74" w:rsidP="00784D74">
      <w:pPr>
        <w:overflowPunct/>
        <w:autoSpaceDE/>
        <w:autoSpaceDN/>
        <w:adjustRightInd/>
        <w:spacing w:after="0"/>
        <w:textAlignment w:val="auto"/>
        <w:rPr>
          <w:rFonts w:ascii="Times" w:eastAsia="Batang" w:hAnsi="Times" w:cs="Times"/>
        </w:rPr>
      </w:pPr>
      <w:r w:rsidRPr="00784D74">
        <w:rPr>
          <w:rFonts w:ascii="Times" w:eastAsia="Batang" w:hAnsi="Times" w:cs="Times"/>
          <w:b/>
          <w:bCs/>
          <w:highlight w:val="green"/>
        </w:rPr>
        <w:t>Agreement</w:t>
      </w:r>
    </w:p>
    <w:p w14:paraId="4F3DC796" w14:textId="77777777" w:rsidR="00784D74" w:rsidRPr="00784D74" w:rsidRDefault="00784D74" w:rsidP="00784D74">
      <w:pPr>
        <w:overflowPunct/>
        <w:autoSpaceDE/>
        <w:autoSpaceDN/>
        <w:adjustRightInd/>
        <w:spacing w:after="0"/>
        <w:textAlignment w:val="auto"/>
        <w:rPr>
          <w:rFonts w:ascii="Times" w:eastAsia="Batang" w:hAnsi="Times" w:cs="Times"/>
          <w:sz w:val="18"/>
          <w:szCs w:val="18"/>
        </w:rPr>
      </w:pPr>
      <w:r w:rsidRPr="00784D74">
        <w:rPr>
          <w:rFonts w:ascii="Times" w:eastAsia="Batang" w:hAnsi="Times" w:cs="Times"/>
        </w:rPr>
        <w:t xml:space="preserve">For PUSCH multi-TRP enhancements, </w:t>
      </w:r>
    </w:p>
    <w:p w14:paraId="101EB61D"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For per TRP closed-loop power control for PUSCH, further study the following alternatives when the “closedLoopIndex” values are different.  </w:t>
      </w:r>
    </w:p>
    <w:p w14:paraId="053D2A3D"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Option.1: A single TPC field is used in DCI formats 0_1 / 0_2, and the TPC value applied for both PUSCH beams</w:t>
      </w:r>
    </w:p>
    <w:p w14:paraId="168A2660"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Option.2: A single TPC field is used in DCI formats 0_1 / 0_2, and the TPC value applied for one of two PUSCH beams at a slot. </w:t>
      </w:r>
    </w:p>
    <w:p w14:paraId="4CEEFDE7"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Option 3: A second TPC field is added in DCI formats 0_1 / 0_2.</w:t>
      </w:r>
    </w:p>
    <w:p w14:paraId="078F5645"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Option 4: A single TPC field is used in DCI formats 0_1 / 0_2, and indicates two TPC values applied to two PUSCH beams, respectively.</w:t>
      </w:r>
    </w:p>
    <w:p w14:paraId="20ED5642"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FFS: Transition period for beam / power / frequency change.</w:t>
      </w:r>
    </w:p>
    <w:p w14:paraId="4C12D680" w14:textId="77777777" w:rsidR="00784D74" w:rsidRPr="00784D74" w:rsidRDefault="00784D74" w:rsidP="00784D74">
      <w:pPr>
        <w:overflowPunct/>
        <w:autoSpaceDE/>
        <w:autoSpaceDN/>
        <w:adjustRightInd/>
        <w:spacing w:after="0"/>
        <w:textAlignment w:val="auto"/>
        <w:rPr>
          <w:rFonts w:ascii="Times" w:eastAsia="Batang" w:hAnsi="Times" w:cs="Times"/>
          <w:color w:val="1F497D"/>
          <w:lang w:eastAsia="ko-KR"/>
        </w:rPr>
      </w:pPr>
    </w:p>
    <w:p w14:paraId="09BBD301" w14:textId="77777777" w:rsidR="00784D74" w:rsidRPr="00784D74" w:rsidRDefault="00784D74" w:rsidP="00784D74">
      <w:pPr>
        <w:overflowPunct/>
        <w:autoSpaceDE/>
        <w:autoSpaceDN/>
        <w:adjustRightInd/>
        <w:spacing w:after="0"/>
        <w:textAlignment w:val="auto"/>
        <w:rPr>
          <w:rFonts w:ascii="Times" w:eastAsia="Batang" w:hAnsi="Times" w:cs="Times"/>
        </w:rPr>
      </w:pPr>
      <w:r w:rsidRPr="00784D74">
        <w:rPr>
          <w:rFonts w:ascii="Times" w:eastAsia="Batang" w:hAnsi="Times" w:cs="Times"/>
          <w:b/>
          <w:bCs/>
          <w:highlight w:val="green"/>
        </w:rPr>
        <w:t>Agreement</w:t>
      </w:r>
    </w:p>
    <w:p w14:paraId="059A936D" w14:textId="77777777" w:rsidR="00784D74" w:rsidRPr="00784D74" w:rsidRDefault="00784D74" w:rsidP="00784D74">
      <w:pPr>
        <w:overflowPunct/>
        <w:autoSpaceDE/>
        <w:autoSpaceDN/>
        <w:adjustRightInd/>
        <w:spacing w:after="0"/>
        <w:textAlignment w:val="auto"/>
        <w:rPr>
          <w:rFonts w:ascii="Times" w:eastAsia="Batang" w:hAnsi="Times" w:cs="Times"/>
        </w:rPr>
      </w:pPr>
      <w:r w:rsidRPr="00784D74">
        <w:rPr>
          <w:rFonts w:ascii="Times" w:eastAsia="Batang" w:hAnsi="Times" w:cs="Times"/>
        </w:rPr>
        <w:t xml:space="preserve">Support both type 1 and type 2 CG PUSCH transmission towards MTRP. Further study the following alternatives, </w:t>
      </w:r>
    </w:p>
    <w:p w14:paraId="161669B5"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Alt.1 : single CG configuration </w:t>
      </w:r>
    </w:p>
    <w:p w14:paraId="74E20590"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Repetitions of a TB transmitted towards MTPR on multiple PUSCH transmission occasions of single CG configuration.</w:t>
      </w:r>
    </w:p>
    <w:p w14:paraId="1DFC6A16"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At least for codebook-based CG PUSCH, support configuring 2 SRIs/TPMIs. </w:t>
      </w:r>
    </w:p>
    <w:p w14:paraId="777EA2BC"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Alt.2 : multiple CG configurations </w:t>
      </w:r>
    </w:p>
    <w:p w14:paraId="5035F0D8"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Repetitions of a TB transmitted towards MTRP on more than one PUSCH transmission occasions, where one or more transmission occasions are from one CG configuration and another one or more PUSCH transmission occasions are from another CG configuration.</w:t>
      </w:r>
    </w:p>
    <w:p w14:paraId="406573B2" w14:textId="77777777" w:rsidR="00784D74" w:rsidRPr="00784D74" w:rsidRDefault="00784D74" w:rsidP="00E26F4B">
      <w:pPr>
        <w:numPr>
          <w:ilvl w:val="1"/>
          <w:numId w:val="16"/>
        </w:numPr>
        <w:overflowPunct/>
        <w:autoSpaceDE/>
        <w:autoSpaceDN/>
        <w:adjustRightInd/>
        <w:snapToGrid w:val="0"/>
        <w:spacing w:after="0"/>
        <w:contextualSpacing/>
        <w:jc w:val="both"/>
        <w:textAlignment w:val="auto"/>
        <w:rPr>
          <w:rFonts w:ascii="Times" w:eastAsia="Batang" w:hAnsi="Times" w:cs="Times"/>
          <w:szCs w:val="24"/>
          <w:lang w:eastAsia="x-none"/>
        </w:rPr>
      </w:pPr>
      <w:r w:rsidRPr="00784D74">
        <w:rPr>
          <w:rFonts w:ascii="Times" w:eastAsia="Batang" w:hAnsi="Times" w:cs="Times"/>
          <w:szCs w:val="24"/>
          <w:lang w:eastAsia="x-none"/>
        </w:rPr>
        <w:t>1 SRI/TPMI is configured/indicated for each CG configuration.</w:t>
      </w:r>
    </w:p>
    <w:p w14:paraId="0F145CB8"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Further study required beam mapping principals, low overhead mechanisms for beam selection, and other enhancements for Alt.1 and Alt.2.  </w:t>
      </w:r>
    </w:p>
    <w:p w14:paraId="1B35A549"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p>
    <w:p w14:paraId="74129BF6" w14:textId="77777777" w:rsidR="00784D74" w:rsidRPr="00784D74" w:rsidRDefault="00784D74" w:rsidP="00784D74">
      <w:pPr>
        <w:overflowPunct/>
        <w:autoSpaceDE/>
        <w:autoSpaceDN/>
        <w:adjustRightInd/>
        <w:spacing w:after="0"/>
        <w:jc w:val="both"/>
        <w:textAlignment w:val="auto"/>
        <w:rPr>
          <w:rFonts w:eastAsia="Batang"/>
          <w:highlight w:val="green"/>
        </w:rPr>
      </w:pPr>
      <w:r w:rsidRPr="00784D74">
        <w:rPr>
          <w:rFonts w:eastAsia="Batang"/>
          <w:b/>
          <w:bCs/>
          <w:highlight w:val="green"/>
        </w:rPr>
        <w:t>Agreement</w:t>
      </w:r>
    </w:p>
    <w:p w14:paraId="08F62049" w14:textId="77777777" w:rsidR="00784D74" w:rsidRPr="00784D74" w:rsidRDefault="00784D74" w:rsidP="00784D74">
      <w:pPr>
        <w:overflowPunct/>
        <w:autoSpaceDE/>
        <w:autoSpaceDN/>
        <w:adjustRightInd/>
        <w:spacing w:after="0"/>
        <w:jc w:val="both"/>
        <w:textAlignment w:val="auto"/>
        <w:rPr>
          <w:rFonts w:eastAsia="Batang"/>
          <w:bCs/>
        </w:rPr>
      </w:pPr>
      <w:r w:rsidRPr="00784D74">
        <w:rPr>
          <w:rFonts w:eastAsia="Batang"/>
          <w:bCs/>
        </w:rPr>
        <w:t xml:space="preserve">For multi-TRP TDM-ed PUCCH transmission schemes, </w:t>
      </w:r>
    </w:p>
    <w:p w14:paraId="654143FE"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 xml:space="preserve">Support the use of a single PUCCH resource </w:t>
      </w:r>
    </w:p>
    <w:p w14:paraId="13DA5F50"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Up to two spatial relation info’s can be activated per PUCCH resource via MAC CE</w:t>
      </w:r>
    </w:p>
    <w:p w14:paraId="3B873317" w14:textId="77777777" w:rsidR="00784D74" w:rsidRPr="00784D74" w:rsidRDefault="00784D74" w:rsidP="00E26F4B">
      <w:pPr>
        <w:numPr>
          <w:ilvl w:val="0"/>
          <w:numId w:val="26"/>
        </w:numPr>
        <w:overflowPunct/>
        <w:autoSpaceDE/>
        <w:autoSpaceDN/>
        <w:adjustRightInd/>
        <w:snapToGrid w:val="0"/>
        <w:spacing w:after="0"/>
        <w:contextualSpacing/>
        <w:jc w:val="both"/>
        <w:textAlignment w:val="auto"/>
        <w:rPr>
          <w:rFonts w:eastAsia="Batang"/>
          <w:lang w:eastAsia="x-none"/>
        </w:rPr>
      </w:pPr>
      <w:r w:rsidRPr="00784D74">
        <w:rPr>
          <w:rFonts w:eastAsia="Batang"/>
          <w:bCs/>
          <w:lang w:eastAsia="x-none"/>
        </w:rPr>
        <w:t>FFS: Required enhancements for FR1</w:t>
      </w:r>
    </w:p>
    <w:p w14:paraId="4CBFC795" w14:textId="77777777" w:rsidR="00784D74" w:rsidRPr="00784D74" w:rsidRDefault="00784D74" w:rsidP="00784D74">
      <w:pPr>
        <w:overflowPunct/>
        <w:autoSpaceDE/>
        <w:autoSpaceDN/>
        <w:adjustRightInd/>
        <w:spacing w:after="0"/>
        <w:textAlignment w:val="auto"/>
        <w:rPr>
          <w:rFonts w:ascii="Times" w:eastAsia="Batang" w:hAnsi="Times"/>
          <w:szCs w:val="24"/>
        </w:rPr>
      </w:pPr>
      <w:r w:rsidRPr="00784D74">
        <w:rPr>
          <w:rFonts w:eastAsia="Batang"/>
          <w:bCs/>
        </w:rPr>
        <w:t xml:space="preserve">FFS: Use of multiple PUCCH resources.  </w:t>
      </w:r>
    </w:p>
    <w:p w14:paraId="74586AE1"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p>
    <w:p w14:paraId="7F092C13" w14:textId="77777777" w:rsidR="00784D74" w:rsidRPr="00784D74" w:rsidRDefault="00784D74" w:rsidP="00784D74">
      <w:pPr>
        <w:overflowPunct/>
        <w:autoSpaceDE/>
        <w:autoSpaceDN/>
        <w:adjustRightInd/>
        <w:spacing w:after="0"/>
        <w:textAlignment w:val="auto"/>
        <w:rPr>
          <w:rFonts w:eastAsia="Batang"/>
          <w:highlight w:val="green"/>
        </w:rPr>
      </w:pPr>
      <w:r w:rsidRPr="00784D74">
        <w:rPr>
          <w:rFonts w:eastAsia="Batang"/>
          <w:b/>
          <w:bCs/>
          <w:highlight w:val="green"/>
        </w:rPr>
        <w:t>Agreement</w:t>
      </w:r>
    </w:p>
    <w:p w14:paraId="1DECDC4D" w14:textId="77777777" w:rsidR="00784D74" w:rsidRPr="00784D74" w:rsidRDefault="00784D74" w:rsidP="00784D74">
      <w:pPr>
        <w:overflowPunct/>
        <w:autoSpaceDE/>
        <w:autoSpaceDN/>
        <w:adjustRightInd/>
        <w:spacing w:after="0"/>
        <w:textAlignment w:val="auto"/>
        <w:rPr>
          <w:rFonts w:eastAsia="Batang"/>
        </w:rPr>
      </w:pPr>
      <w:r w:rsidRPr="00784D74">
        <w:rPr>
          <w:rFonts w:eastAsia="Batang"/>
        </w:rPr>
        <w:t>For M-TRP PUSCH reliability enhancement, further discuss multi-DCI based PUSCH transmission/repetition scheme(s) considering the following aspects.  </w:t>
      </w:r>
    </w:p>
    <w:p w14:paraId="22CC3224"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 xml:space="preserve">The same TB is repeated towards multiple TRPs with different beams, where one or more PUSCH repetitions are scheduled by one DCI and another one or more PUSCH repetitions are scheduled by another DCI. </w:t>
      </w:r>
    </w:p>
    <w:p w14:paraId="0EAC6373"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 xml:space="preserve">FFS: Details related to timeline restrictions and beam mapping  </w:t>
      </w:r>
    </w:p>
    <w:p w14:paraId="066FFA7D"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Changes on Rel-15/16 MCS, TBS determination, and UL resource allocation are not expected from this scheme.</w:t>
      </w:r>
    </w:p>
    <w:p w14:paraId="10E93A5F"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 xml:space="preserve">The scheme is considered to be supported only if there are gains over single DCI based PUSCH repetition schemes and a similar scheme is not supported by m-TRP PDCCH (e.g. Option 3). </w:t>
      </w:r>
    </w:p>
    <w:p w14:paraId="5E710163" w14:textId="77777777" w:rsidR="00784D74" w:rsidRPr="00784D74" w:rsidRDefault="00784D74" w:rsidP="00784D74">
      <w:pPr>
        <w:overflowPunct/>
        <w:autoSpaceDE/>
        <w:autoSpaceDN/>
        <w:adjustRightInd/>
        <w:spacing w:after="0"/>
        <w:textAlignment w:val="auto"/>
        <w:rPr>
          <w:rFonts w:eastAsia="Batang"/>
        </w:rPr>
      </w:pPr>
      <w:r w:rsidRPr="00784D74">
        <w:rPr>
          <w:rFonts w:eastAsia="Batang"/>
        </w:rPr>
        <w:t>Companies are encouraged to provide simulation results to decide the support of the scheme in next RAN1 meetings</w:t>
      </w:r>
    </w:p>
    <w:p w14:paraId="304F199E"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r w:rsidRPr="00784D74">
        <w:rPr>
          <w:rFonts w:eastAsia="Batang"/>
        </w:rPr>
        <w:t>The support of multi-DCI based PUSCH transmission/repetition scheme(s) in Rel-17 will be decided in RAN1#104-e</w:t>
      </w:r>
    </w:p>
    <w:p w14:paraId="65969664"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p>
    <w:p w14:paraId="5D146BEB" w14:textId="77777777" w:rsidR="00784D74" w:rsidRPr="00784D74" w:rsidRDefault="00784D74" w:rsidP="00784D74">
      <w:pPr>
        <w:overflowPunct/>
        <w:autoSpaceDE/>
        <w:autoSpaceDN/>
        <w:adjustRightInd/>
        <w:spacing w:after="0"/>
        <w:textAlignment w:val="auto"/>
        <w:rPr>
          <w:rFonts w:ascii="Times" w:eastAsia="Batang" w:hAnsi="Times" w:cs="Times"/>
          <w:sz w:val="24"/>
          <w:szCs w:val="24"/>
          <w:lang w:val="en-US" w:eastAsia="ko-KR"/>
        </w:rPr>
      </w:pPr>
      <w:r w:rsidRPr="00784D74">
        <w:rPr>
          <w:rFonts w:ascii="Times" w:eastAsia="Batang" w:hAnsi="Times" w:cs="Times"/>
          <w:b/>
          <w:bCs/>
          <w:color w:val="000000"/>
          <w:highlight w:val="green"/>
        </w:rPr>
        <w:t>Agreement</w:t>
      </w:r>
    </w:p>
    <w:p w14:paraId="737CFE4B" w14:textId="77777777" w:rsidR="00784D74" w:rsidRPr="00784D74" w:rsidRDefault="00784D74" w:rsidP="00784D74">
      <w:pPr>
        <w:overflowPunct/>
        <w:autoSpaceDE/>
        <w:autoSpaceDN/>
        <w:adjustRightInd/>
        <w:spacing w:after="0"/>
        <w:textAlignment w:val="auto"/>
        <w:rPr>
          <w:rFonts w:ascii="Times" w:eastAsia="Batang" w:hAnsi="Times" w:cs="Times"/>
          <w:sz w:val="24"/>
          <w:szCs w:val="24"/>
        </w:rPr>
      </w:pPr>
      <w:r w:rsidRPr="00784D74">
        <w:rPr>
          <w:rFonts w:ascii="Times" w:eastAsia="Batang" w:hAnsi="Times" w:cs="Times"/>
        </w:rPr>
        <w:t>For single DCI based PUSCH multi-TRP enhancements, support the following RV mapping for PUSCH repetition Type A,</w:t>
      </w:r>
    </w:p>
    <w:p w14:paraId="1D3480FA" w14:textId="77777777" w:rsidR="00784D74" w:rsidRPr="00784D74" w:rsidRDefault="00784D74" w:rsidP="00E26F4B">
      <w:pPr>
        <w:numPr>
          <w:ilvl w:val="0"/>
          <w:numId w:val="28"/>
        </w:numPr>
        <w:overflowPunct/>
        <w:autoSpaceDE/>
        <w:autoSpaceDN/>
        <w:adjustRightInd/>
        <w:spacing w:after="0"/>
        <w:textAlignment w:val="auto"/>
        <w:rPr>
          <w:rFonts w:ascii="Times" w:eastAsia="Batang" w:hAnsi="Times" w:cs="Times"/>
          <w:sz w:val="21"/>
          <w:szCs w:val="21"/>
        </w:rPr>
      </w:pPr>
      <w:r w:rsidRPr="00784D74">
        <w:rPr>
          <w:rFonts w:ascii="Times" w:eastAsia="Batang" w:hAnsi="Times" w:cs="Times"/>
        </w:rPr>
        <w:lastRenderedPageBreak/>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0244C8DF" w14:textId="77777777" w:rsidR="00784D74" w:rsidRPr="00784D74" w:rsidRDefault="00784D74" w:rsidP="00E26F4B">
      <w:pPr>
        <w:numPr>
          <w:ilvl w:val="0"/>
          <w:numId w:val="28"/>
        </w:numPr>
        <w:overflowPunct/>
        <w:autoSpaceDE/>
        <w:autoSpaceDN/>
        <w:adjustRightInd/>
        <w:spacing w:after="0"/>
        <w:textAlignment w:val="auto"/>
        <w:rPr>
          <w:rFonts w:ascii="Times" w:eastAsia="Batang" w:hAnsi="Times" w:cs="Times"/>
          <w:sz w:val="21"/>
          <w:szCs w:val="21"/>
        </w:rPr>
      </w:pPr>
      <w:r w:rsidRPr="00784D74">
        <w:rPr>
          <w:rFonts w:ascii="Times" w:eastAsia="Batang" w:hAnsi="Times" w:cs="Times"/>
        </w:rPr>
        <w:t>FFS: Reuse of the same method for PUSCH repetition Type B.</w:t>
      </w:r>
    </w:p>
    <w:p w14:paraId="23DAC285"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p>
    <w:p w14:paraId="1A6521F1" w14:textId="77777777" w:rsidR="00784D74" w:rsidRPr="00784D74" w:rsidRDefault="00784D74" w:rsidP="00784D74">
      <w:pPr>
        <w:overflowPunct/>
        <w:autoSpaceDE/>
        <w:autoSpaceDN/>
        <w:adjustRightInd/>
        <w:spacing w:after="0"/>
        <w:textAlignment w:val="auto"/>
        <w:rPr>
          <w:rFonts w:ascii="Times" w:eastAsia="SimSun" w:hAnsi="Times" w:cs="Times"/>
          <w:sz w:val="24"/>
          <w:szCs w:val="24"/>
          <w:lang w:val="en-US" w:eastAsia="ko-KR"/>
        </w:rPr>
      </w:pPr>
      <w:r w:rsidRPr="00784D74">
        <w:rPr>
          <w:rFonts w:ascii="Times" w:eastAsia="Batang" w:hAnsi="Times" w:cs="Times"/>
          <w:b/>
          <w:bCs/>
          <w:color w:val="000000"/>
          <w:shd w:val="clear" w:color="auto" w:fill="00FF00"/>
        </w:rPr>
        <w:t>Agreement</w:t>
      </w:r>
    </w:p>
    <w:p w14:paraId="34D3D8D1" w14:textId="77777777" w:rsidR="00784D74" w:rsidRPr="00784D74" w:rsidRDefault="00784D74" w:rsidP="00784D74">
      <w:pPr>
        <w:overflowPunct/>
        <w:autoSpaceDE/>
        <w:autoSpaceDN/>
        <w:adjustRightInd/>
        <w:spacing w:after="0"/>
        <w:textAlignment w:val="auto"/>
        <w:rPr>
          <w:rFonts w:ascii="Times" w:eastAsia="SimSun" w:hAnsi="Times" w:cs="Times"/>
          <w:sz w:val="24"/>
          <w:szCs w:val="24"/>
        </w:rPr>
      </w:pPr>
      <w:r w:rsidRPr="00784D74">
        <w:rPr>
          <w:rFonts w:ascii="Times" w:eastAsia="Batang" w:hAnsi="Times" w:cs="Times"/>
        </w:rPr>
        <w:t>For PUCCH multi-TRP enhancements in FR1,</w:t>
      </w:r>
    </w:p>
    <w:p w14:paraId="3E31A198"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Support separate power control for different TRP.</w:t>
      </w:r>
    </w:p>
    <w:p w14:paraId="11110BA1"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FFS: how to define the association between PUCCH and TRP.</w:t>
      </w:r>
    </w:p>
    <w:p w14:paraId="55F7D6EF" w14:textId="77777777" w:rsidR="00784D74" w:rsidRPr="00784D74" w:rsidRDefault="00784D74" w:rsidP="00E26F4B">
      <w:pPr>
        <w:numPr>
          <w:ilvl w:val="0"/>
          <w:numId w:val="26"/>
        </w:numPr>
        <w:overflowPunct/>
        <w:autoSpaceDE/>
        <w:autoSpaceDN/>
        <w:adjustRightInd/>
        <w:spacing w:after="0"/>
        <w:contextualSpacing/>
        <w:jc w:val="both"/>
        <w:textAlignment w:val="auto"/>
        <w:rPr>
          <w:rFonts w:eastAsia="Batang"/>
          <w:bCs/>
        </w:rPr>
      </w:pPr>
      <w:r w:rsidRPr="00784D74">
        <w:rPr>
          <w:rFonts w:eastAsia="Batang"/>
          <w:bCs/>
        </w:rPr>
        <w:t>FFS: required enhancements.  </w:t>
      </w:r>
    </w:p>
    <w:p w14:paraId="1FFD788D" w14:textId="77777777" w:rsidR="00784D74" w:rsidRPr="00784D74" w:rsidRDefault="00784D74" w:rsidP="00784D74">
      <w:pPr>
        <w:overflowPunct/>
        <w:autoSpaceDE/>
        <w:autoSpaceDN/>
        <w:adjustRightInd/>
        <w:spacing w:after="0"/>
        <w:textAlignment w:val="auto"/>
        <w:rPr>
          <w:rFonts w:ascii="Times" w:eastAsia="SimSun" w:hAnsi="Times" w:cs="Times"/>
          <w:sz w:val="24"/>
          <w:szCs w:val="24"/>
        </w:rPr>
      </w:pPr>
    </w:p>
    <w:p w14:paraId="5A067803" w14:textId="77777777" w:rsidR="00784D74" w:rsidRPr="00784D74" w:rsidRDefault="00784D74" w:rsidP="00784D74">
      <w:pPr>
        <w:overflowPunct/>
        <w:autoSpaceDE/>
        <w:autoSpaceDN/>
        <w:adjustRightInd/>
        <w:spacing w:after="0"/>
        <w:textAlignment w:val="auto"/>
        <w:rPr>
          <w:rFonts w:ascii="Times" w:eastAsia="SimSun" w:hAnsi="Times" w:cs="Times"/>
          <w:sz w:val="24"/>
          <w:szCs w:val="24"/>
        </w:rPr>
      </w:pPr>
      <w:r w:rsidRPr="00784D74">
        <w:rPr>
          <w:rFonts w:ascii="Times" w:eastAsia="Batang" w:hAnsi="Times" w:cs="Times"/>
          <w:b/>
          <w:bCs/>
          <w:color w:val="000000"/>
          <w:shd w:val="clear" w:color="auto" w:fill="00FF00"/>
        </w:rPr>
        <w:t>Agreement</w:t>
      </w:r>
    </w:p>
    <w:p w14:paraId="4536ED2C" w14:textId="77777777" w:rsidR="00784D74" w:rsidRPr="00784D74" w:rsidRDefault="00784D74" w:rsidP="00784D74">
      <w:pPr>
        <w:overflowPunct/>
        <w:autoSpaceDE/>
        <w:autoSpaceDN/>
        <w:adjustRightInd/>
        <w:spacing w:after="0"/>
        <w:textAlignment w:val="auto"/>
        <w:rPr>
          <w:rFonts w:ascii="Times" w:eastAsia="SimSun" w:hAnsi="Times" w:cs="Times"/>
          <w:sz w:val="24"/>
          <w:szCs w:val="24"/>
        </w:rPr>
      </w:pPr>
      <w:r w:rsidRPr="00784D74">
        <w:rPr>
          <w:rFonts w:ascii="Times" w:eastAsia="Batang" w:hAnsi="Times" w:cs="Times"/>
        </w:rPr>
        <w:t>For single DCI based M-TRP PUSCH repetition Type A and B, further study required enhancements on PTRS-DMRS association.</w:t>
      </w:r>
    </w:p>
    <w:p w14:paraId="673581E8"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p>
    <w:p w14:paraId="0AC581B8" w14:textId="77777777" w:rsidR="00784D74" w:rsidRPr="00784D74" w:rsidRDefault="00784D74" w:rsidP="00784D74">
      <w:pPr>
        <w:overflowPunct/>
        <w:autoSpaceDE/>
        <w:autoSpaceDN/>
        <w:adjustRightInd/>
        <w:spacing w:after="0"/>
        <w:jc w:val="both"/>
        <w:textAlignment w:val="auto"/>
        <w:rPr>
          <w:rFonts w:eastAsia="Batang"/>
          <w:szCs w:val="18"/>
          <w:highlight w:val="darkYellow"/>
          <w:lang w:eastAsia="zh-CN"/>
        </w:rPr>
      </w:pPr>
      <w:r w:rsidRPr="00784D74">
        <w:rPr>
          <w:rFonts w:eastAsia="Batang"/>
          <w:b/>
          <w:bCs/>
          <w:szCs w:val="18"/>
          <w:highlight w:val="darkYellow"/>
          <w:lang w:eastAsia="zh-CN"/>
        </w:rPr>
        <w:t>Working Assumption</w:t>
      </w:r>
    </w:p>
    <w:p w14:paraId="560E1A8D" w14:textId="77777777" w:rsidR="00784D74" w:rsidRPr="00784D74" w:rsidRDefault="00784D74" w:rsidP="00784D74">
      <w:pPr>
        <w:overflowPunct/>
        <w:autoSpaceDE/>
        <w:autoSpaceDN/>
        <w:adjustRightInd/>
        <w:spacing w:after="0"/>
        <w:jc w:val="both"/>
        <w:textAlignment w:val="auto"/>
        <w:rPr>
          <w:rFonts w:eastAsia="SimSun"/>
          <w:b/>
          <w:bCs/>
          <w:strike/>
          <w:szCs w:val="18"/>
          <w:lang w:eastAsia="zh-CN"/>
        </w:rPr>
      </w:pPr>
      <w:r w:rsidRPr="00784D74">
        <w:rPr>
          <w:rFonts w:eastAsia="Batang"/>
          <w:szCs w:val="18"/>
          <w:lang w:eastAsia="zh-CN"/>
        </w:rPr>
        <w:t>For single DCI based M-TRP PUSCH repetition Type A and B, it is possible to configure either cyclic mapping or sequential mapping of UL beams.</w:t>
      </w:r>
    </w:p>
    <w:p w14:paraId="761D8197" w14:textId="77777777" w:rsidR="00784D74" w:rsidRPr="00784D74" w:rsidRDefault="00784D74" w:rsidP="00E26F4B">
      <w:pPr>
        <w:numPr>
          <w:ilvl w:val="0"/>
          <w:numId w:val="27"/>
        </w:numPr>
        <w:overflowPunct/>
        <w:autoSpaceDE/>
        <w:autoSpaceDN/>
        <w:adjustRightInd/>
        <w:snapToGrid w:val="0"/>
        <w:spacing w:after="0"/>
        <w:ind w:left="880" w:hanging="440"/>
        <w:jc w:val="both"/>
        <w:textAlignment w:val="auto"/>
        <w:rPr>
          <w:rFonts w:eastAsia="Batang"/>
          <w:szCs w:val="18"/>
          <w:lang w:eastAsia="zh-CN"/>
        </w:rPr>
      </w:pPr>
      <w:r w:rsidRPr="00784D74">
        <w:rPr>
          <w:rFonts w:eastAsia="Batang"/>
          <w:szCs w:val="18"/>
          <w:lang w:eastAsia="zh-CN"/>
        </w:rPr>
        <w:t>The support of cyclic mapping can be optional UE feature for the cases when the number of repetitions is larger than 2.</w:t>
      </w:r>
    </w:p>
    <w:p w14:paraId="65016D0C" w14:textId="77777777" w:rsidR="00784D74" w:rsidRPr="00784D74" w:rsidRDefault="00784D74" w:rsidP="00E26F4B">
      <w:pPr>
        <w:numPr>
          <w:ilvl w:val="0"/>
          <w:numId w:val="27"/>
        </w:numPr>
        <w:overflowPunct/>
        <w:autoSpaceDE/>
        <w:autoSpaceDN/>
        <w:adjustRightInd/>
        <w:snapToGrid w:val="0"/>
        <w:spacing w:after="0"/>
        <w:ind w:left="880" w:hanging="440"/>
        <w:jc w:val="both"/>
        <w:textAlignment w:val="auto"/>
        <w:rPr>
          <w:rFonts w:eastAsia="Batang"/>
          <w:szCs w:val="18"/>
          <w:lang w:eastAsia="zh-CN"/>
        </w:rPr>
      </w:pPr>
      <w:r w:rsidRPr="00784D74">
        <w:rPr>
          <w:rFonts w:eastAsia="Batang"/>
          <w:szCs w:val="18"/>
          <w:lang w:eastAsia="zh-CN"/>
        </w:rPr>
        <w:t xml:space="preserve">FFS: Support of half-half mapping. </w:t>
      </w:r>
    </w:p>
    <w:p w14:paraId="02C1547B" w14:textId="77777777" w:rsidR="00784D74" w:rsidRPr="00784D74" w:rsidRDefault="00784D74" w:rsidP="00E26F4B">
      <w:pPr>
        <w:numPr>
          <w:ilvl w:val="0"/>
          <w:numId w:val="27"/>
        </w:numPr>
        <w:overflowPunct/>
        <w:autoSpaceDE/>
        <w:autoSpaceDN/>
        <w:adjustRightInd/>
        <w:snapToGrid w:val="0"/>
        <w:spacing w:after="0"/>
        <w:ind w:left="880" w:hanging="440"/>
        <w:jc w:val="both"/>
        <w:textAlignment w:val="auto"/>
        <w:rPr>
          <w:rFonts w:eastAsia="Batang"/>
          <w:szCs w:val="18"/>
          <w:lang w:eastAsia="zh-CN"/>
        </w:rPr>
      </w:pPr>
      <w:r w:rsidRPr="00784D74">
        <w:rPr>
          <w:rFonts w:eastAsia="Batang"/>
          <w:szCs w:val="18"/>
          <w:lang w:eastAsia="zh-CN"/>
        </w:rPr>
        <w:t xml:space="preserve">FFS: Additional considerations on mapping patterns (including required beam switching gaps) </w:t>
      </w:r>
    </w:p>
    <w:p w14:paraId="4DD2B478" w14:textId="77777777" w:rsidR="00784D74" w:rsidRPr="00784D74" w:rsidRDefault="00784D74" w:rsidP="00E26F4B">
      <w:pPr>
        <w:numPr>
          <w:ilvl w:val="0"/>
          <w:numId w:val="27"/>
        </w:numPr>
        <w:overflowPunct/>
        <w:autoSpaceDE/>
        <w:autoSpaceDN/>
        <w:adjustRightInd/>
        <w:snapToGrid w:val="0"/>
        <w:spacing w:after="0"/>
        <w:ind w:left="880" w:hanging="440"/>
        <w:jc w:val="both"/>
        <w:textAlignment w:val="auto"/>
        <w:rPr>
          <w:rFonts w:eastAsia="Batang"/>
          <w:szCs w:val="18"/>
          <w:lang w:eastAsia="zh-CN"/>
        </w:rPr>
      </w:pPr>
      <w:r w:rsidRPr="00784D74">
        <w:rPr>
          <w:rFonts w:eastAsia="Batang"/>
          <w:szCs w:val="18"/>
          <w:lang w:eastAsia="zh-CN"/>
        </w:rPr>
        <w:t>Companies are encouraged to provide further simulation results to decide details.   </w:t>
      </w:r>
    </w:p>
    <w:p w14:paraId="27624BDF"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p>
    <w:p w14:paraId="01056030" w14:textId="77777777" w:rsidR="00784D74" w:rsidRPr="00784D74" w:rsidRDefault="00784D74" w:rsidP="00784D74">
      <w:pPr>
        <w:overflowPunct/>
        <w:autoSpaceDE/>
        <w:autoSpaceDN/>
        <w:adjustRightInd/>
        <w:spacing w:after="0"/>
        <w:jc w:val="both"/>
        <w:textAlignment w:val="auto"/>
        <w:rPr>
          <w:rFonts w:eastAsia="Batang"/>
          <w:szCs w:val="18"/>
          <w:highlight w:val="darkYellow"/>
          <w:lang w:eastAsia="zh-CN"/>
        </w:rPr>
      </w:pPr>
      <w:r w:rsidRPr="00784D74">
        <w:rPr>
          <w:rFonts w:eastAsia="Batang"/>
          <w:b/>
          <w:bCs/>
          <w:szCs w:val="18"/>
          <w:highlight w:val="darkYellow"/>
          <w:lang w:eastAsia="zh-CN"/>
        </w:rPr>
        <w:t>Working Assumption</w:t>
      </w:r>
    </w:p>
    <w:p w14:paraId="4647D16D" w14:textId="77777777" w:rsidR="00784D74" w:rsidRPr="00784D74" w:rsidRDefault="00784D74" w:rsidP="00784D74">
      <w:pPr>
        <w:overflowPunct/>
        <w:autoSpaceDE/>
        <w:autoSpaceDN/>
        <w:adjustRightInd/>
        <w:spacing w:after="0"/>
        <w:jc w:val="both"/>
        <w:textAlignment w:val="auto"/>
        <w:rPr>
          <w:rFonts w:eastAsia="Gulim"/>
          <w:lang w:val="en-US"/>
        </w:rPr>
      </w:pPr>
      <w:r w:rsidRPr="00784D74">
        <w:rPr>
          <w:rFonts w:eastAsia="Batang"/>
        </w:rPr>
        <w:t xml:space="preserve">For PUCCH multi-TRP enhancements in Scheme 1, it is possible to configure either cyclic mapping or sequential mapping of spatial relation info’s over PUCCH repetitions. </w:t>
      </w:r>
    </w:p>
    <w:p w14:paraId="4C3A2115" w14:textId="77777777" w:rsidR="00784D74" w:rsidRPr="00784D74" w:rsidRDefault="00784D74" w:rsidP="00E26F4B">
      <w:pPr>
        <w:numPr>
          <w:ilvl w:val="0"/>
          <w:numId w:val="29"/>
        </w:numPr>
        <w:overflowPunct/>
        <w:autoSpaceDE/>
        <w:autoSpaceDN/>
        <w:adjustRightInd/>
        <w:spacing w:after="0" w:line="252" w:lineRule="auto"/>
        <w:jc w:val="both"/>
        <w:textAlignment w:val="auto"/>
        <w:rPr>
          <w:rFonts w:eastAsia="Batang"/>
        </w:rPr>
      </w:pPr>
      <w:r w:rsidRPr="00784D74">
        <w:rPr>
          <w:rFonts w:eastAsia="Batang"/>
        </w:rPr>
        <w:t>FFS: Applicability of mapping patterns for different beam switching gaps</w:t>
      </w:r>
    </w:p>
    <w:p w14:paraId="6D1409CE" w14:textId="77777777" w:rsidR="00784D74" w:rsidRPr="00784D74" w:rsidRDefault="00784D74" w:rsidP="00E26F4B">
      <w:pPr>
        <w:numPr>
          <w:ilvl w:val="0"/>
          <w:numId w:val="29"/>
        </w:numPr>
        <w:overflowPunct/>
        <w:autoSpaceDE/>
        <w:autoSpaceDN/>
        <w:adjustRightInd/>
        <w:spacing w:after="0" w:line="252" w:lineRule="auto"/>
        <w:jc w:val="both"/>
        <w:textAlignment w:val="auto"/>
        <w:rPr>
          <w:rFonts w:eastAsia="Batang"/>
        </w:rPr>
      </w:pPr>
      <w:r w:rsidRPr="00784D74">
        <w:rPr>
          <w:rFonts w:eastAsia="Batang"/>
        </w:rPr>
        <w:t xml:space="preserve">The support of cyclic mapping can be optional UE feature for the cases when the number of repetitions is larger than 2. </w:t>
      </w:r>
    </w:p>
    <w:p w14:paraId="34C9023F" w14:textId="77777777" w:rsidR="00784D74" w:rsidRPr="00784D74" w:rsidRDefault="00784D74" w:rsidP="00E26F4B">
      <w:pPr>
        <w:numPr>
          <w:ilvl w:val="0"/>
          <w:numId w:val="29"/>
        </w:numPr>
        <w:overflowPunct/>
        <w:autoSpaceDE/>
        <w:autoSpaceDN/>
        <w:adjustRightInd/>
        <w:spacing w:after="0" w:line="252" w:lineRule="auto"/>
        <w:jc w:val="both"/>
        <w:textAlignment w:val="auto"/>
        <w:rPr>
          <w:rFonts w:eastAsia="Batang"/>
        </w:rPr>
      </w:pPr>
      <w:r w:rsidRPr="00784D74">
        <w:rPr>
          <w:rFonts w:eastAsia="Batang"/>
        </w:rPr>
        <w:t xml:space="preserve">Note: For Scheme 1, cyclical mapping pattern and sequential mapping pattern are as follows, </w:t>
      </w:r>
    </w:p>
    <w:p w14:paraId="1E67FFA2" w14:textId="77777777" w:rsidR="00784D74" w:rsidRPr="00784D74" w:rsidRDefault="00784D74" w:rsidP="00E26F4B">
      <w:pPr>
        <w:numPr>
          <w:ilvl w:val="1"/>
          <w:numId w:val="29"/>
        </w:numPr>
        <w:overflowPunct/>
        <w:autoSpaceDE/>
        <w:autoSpaceDN/>
        <w:adjustRightInd/>
        <w:spacing w:after="0" w:line="252" w:lineRule="auto"/>
        <w:jc w:val="both"/>
        <w:textAlignment w:val="auto"/>
        <w:rPr>
          <w:rFonts w:eastAsia="Batang"/>
        </w:rPr>
      </w:pPr>
      <w:r w:rsidRPr="00784D74">
        <w:rPr>
          <w:rFonts w:eastAsia="Batang"/>
        </w:rPr>
        <w:t xml:space="preserve">Cyclical mapping pattern: the first and second beam are applied to the first and second PUCCH repetition, respectively, and the same beam mapping pattern continues to the remaining PUCCH repetitions. </w:t>
      </w:r>
    </w:p>
    <w:p w14:paraId="16C6AE0A" w14:textId="77777777" w:rsidR="00784D74" w:rsidRPr="00784D74" w:rsidRDefault="00784D74" w:rsidP="00E26F4B">
      <w:pPr>
        <w:numPr>
          <w:ilvl w:val="1"/>
          <w:numId w:val="29"/>
        </w:numPr>
        <w:overflowPunct/>
        <w:autoSpaceDE/>
        <w:autoSpaceDN/>
        <w:adjustRightInd/>
        <w:snapToGrid w:val="0"/>
        <w:spacing w:after="0" w:line="259" w:lineRule="auto"/>
        <w:contextualSpacing/>
        <w:jc w:val="both"/>
        <w:textAlignment w:val="auto"/>
        <w:rPr>
          <w:rFonts w:ascii="Times" w:eastAsia="Batang" w:hAnsi="Times"/>
          <w:szCs w:val="24"/>
          <w:lang w:eastAsia="x-none"/>
        </w:rPr>
      </w:pPr>
      <w:r w:rsidRPr="00784D74">
        <w:rPr>
          <w:rFonts w:eastAsia="Batang"/>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5F0F7459" w14:textId="77777777" w:rsidR="00784D74" w:rsidRPr="00784D74" w:rsidRDefault="00784D74" w:rsidP="00784D74">
      <w:pPr>
        <w:overflowPunct/>
        <w:autoSpaceDE/>
        <w:autoSpaceDN/>
        <w:adjustRightInd/>
        <w:spacing w:after="0"/>
        <w:textAlignment w:val="auto"/>
        <w:rPr>
          <w:rFonts w:ascii="Times" w:eastAsia="Batang" w:hAnsi="Times"/>
          <w:color w:val="BFBFBF"/>
          <w:szCs w:val="24"/>
        </w:rPr>
      </w:pPr>
    </w:p>
    <w:p w14:paraId="6EEF5571" w14:textId="77777777" w:rsidR="00784D74" w:rsidRPr="00784D74" w:rsidRDefault="00784D74" w:rsidP="00784D74">
      <w:pPr>
        <w:wordWrap w:val="0"/>
        <w:overflowPunct/>
        <w:autoSpaceDE/>
        <w:autoSpaceDN/>
        <w:adjustRightInd/>
        <w:spacing w:after="0"/>
        <w:textAlignment w:val="auto"/>
        <w:rPr>
          <w:rFonts w:ascii="Times" w:eastAsia="Malgun Gothic" w:hAnsi="Times" w:cs="Times"/>
          <w:b/>
          <w:szCs w:val="22"/>
          <w:lang w:val="en-US" w:eastAsia="ko-KR"/>
        </w:rPr>
      </w:pPr>
      <w:r w:rsidRPr="00784D74">
        <w:rPr>
          <w:rFonts w:ascii="Times" w:eastAsia="Malgun Gothic" w:hAnsi="Times" w:cs="Times"/>
          <w:b/>
          <w:szCs w:val="24"/>
          <w:highlight w:val="green"/>
        </w:rPr>
        <w:t>Agreement</w:t>
      </w:r>
    </w:p>
    <w:p w14:paraId="6EADCB75" w14:textId="77777777" w:rsidR="00784D74" w:rsidRPr="00784D74" w:rsidRDefault="00784D74" w:rsidP="00784D74">
      <w:pPr>
        <w:wordWrap w:val="0"/>
        <w:overflowPunct/>
        <w:autoSpaceDE/>
        <w:autoSpaceDN/>
        <w:adjustRightInd/>
        <w:spacing w:after="0"/>
        <w:textAlignment w:val="auto"/>
        <w:rPr>
          <w:rFonts w:ascii="Times" w:eastAsia="Gulim" w:hAnsi="Times" w:cs="Times"/>
        </w:rPr>
      </w:pPr>
      <w:r w:rsidRPr="00784D74">
        <w:rPr>
          <w:rFonts w:ascii="Times" w:eastAsia="Batang" w:hAnsi="Times" w:cs="Times"/>
        </w:rPr>
        <w:t>LS to RAN4 on beam switching gaps for multi-TRP UL transmission is endorsed in R1-2009807.</w:t>
      </w:r>
    </w:p>
    <w:p w14:paraId="55CD6F07" w14:textId="77777777" w:rsidR="00784D74" w:rsidRPr="00784D74" w:rsidRDefault="00784D74" w:rsidP="00E76B71">
      <w:pPr>
        <w:snapToGrid w:val="0"/>
        <w:spacing w:after="0"/>
        <w:rPr>
          <w:lang w:eastAsia="ja-JP"/>
        </w:rPr>
      </w:pPr>
    </w:p>
    <w:p w14:paraId="5CDBD57D" w14:textId="77777777" w:rsidR="008E28CC" w:rsidRPr="00E76B71" w:rsidRDefault="008E28CC" w:rsidP="00E76B71">
      <w:pPr>
        <w:snapToGrid w:val="0"/>
        <w:spacing w:after="0"/>
        <w:rPr>
          <w:lang w:eastAsia="ja-JP"/>
        </w:rPr>
      </w:pPr>
    </w:p>
    <w:p w14:paraId="2571C937" w14:textId="7455350F" w:rsidR="00D937DC" w:rsidRPr="00E76B71" w:rsidRDefault="00D937DC" w:rsidP="00E76B71">
      <w:pPr>
        <w:snapToGrid w:val="0"/>
        <w:spacing w:after="0"/>
        <w:rPr>
          <w:lang w:eastAsia="ja-JP"/>
        </w:rPr>
      </w:pPr>
    </w:p>
    <w:p w14:paraId="4B71F4AF" w14:textId="3311901F" w:rsidR="00ED7369" w:rsidRPr="00E76B71" w:rsidRDefault="00D937DC" w:rsidP="00E76B71">
      <w:pPr>
        <w:snapToGrid w:val="0"/>
        <w:spacing w:after="0"/>
        <w:rPr>
          <w:lang w:eastAsia="ja-JP"/>
        </w:rPr>
      </w:pPr>
      <w:r w:rsidRPr="00E76B71">
        <w:rPr>
          <w:u w:val="single"/>
          <w:lang w:eastAsia="ja-JP"/>
        </w:rPr>
        <w:t>Multi-TRP enhancements for multi-cell mTRP</w:t>
      </w:r>
      <w:r w:rsidRPr="00E76B71">
        <w:rPr>
          <w:lang w:eastAsia="ja-JP"/>
        </w:rPr>
        <w:t>:</w:t>
      </w:r>
    </w:p>
    <w:p w14:paraId="05DC84A7" w14:textId="77777777" w:rsidR="00784D74" w:rsidRDefault="00784D74" w:rsidP="00784D74">
      <w:pPr>
        <w:overflowPunct/>
        <w:autoSpaceDE/>
        <w:autoSpaceDN/>
        <w:adjustRightInd/>
        <w:spacing w:after="0"/>
        <w:textAlignment w:val="auto"/>
        <w:rPr>
          <w:rFonts w:ascii="Times" w:eastAsia="Batang" w:hAnsi="Times"/>
          <w:b/>
          <w:szCs w:val="24"/>
          <w:highlight w:val="green"/>
        </w:rPr>
      </w:pPr>
    </w:p>
    <w:p w14:paraId="1199C487" w14:textId="6A81851C" w:rsidR="00784D74" w:rsidRPr="00784D74" w:rsidRDefault="00784D74" w:rsidP="00784D74">
      <w:pPr>
        <w:overflowPunct/>
        <w:autoSpaceDE/>
        <w:autoSpaceDN/>
        <w:adjustRightInd/>
        <w:spacing w:after="0"/>
        <w:textAlignment w:val="auto"/>
        <w:rPr>
          <w:rFonts w:ascii="Times" w:eastAsia="Batang" w:hAnsi="Times"/>
          <w:b/>
          <w:szCs w:val="24"/>
          <w:highlight w:val="green"/>
        </w:rPr>
      </w:pPr>
      <w:r w:rsidRPr="00784D74">
        <w:rPr>
          <w:rFonts w:ascii="Times" w:eastAsia="Batang" w:hAnsi="Times"/>
          <w:b/>
          <w:szCs w:val="24"/>
          <w:highlight w:val="green"/>
        </w:rPr>
        <w:t>Agreement</w:t>
      </w:r>
    </w:p>
    <w:p w14:paraId="53151CAC" w14:textId="77777777" w:rsidR="00784D74" w:rsidRPr="00784D74" w:rsidRDefault="00784D74" w:rsidP="00784D74">
      <w:pPr>
        <w:overflowPunct/>
        <w:autoSpaceDE/>
        <w:autoSpaceDN/>
        <w:adjustRightInd/>
        <w:spacing w:after="0"/>
        <w:textAlignment w:val="auto"/>
        <w:rPr>
          <w:rFonts w:ascii="Times" w:eastAsia="Batang" w:hAnsi="Times"/>
          <w:szCs w:val="24"/>
        </w:rPr>
      </w:pPr>
      <w:r w:rsidRPr="00784D74">
        <w:rPr>
          <w:rFonts w:ascii="Times" w:eastAsia="Batang" w:hAnsi="Times"/>
          <w:szCs w:val="24"/>
        </w:rPr>
        <w:t>For QCL /TCI related enhancement for enhanced inter-cell multi-TRP operations, support RRC configuration of non-serving cell information</w:t>
      </w:r>
    </w:p>
    <w:p w14:paraId="6BF9E413" w14:textId="77777777" w:rsidR="00784D74" w:rsidRPr="00784D74" w:rsidRDefault="00784D74"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Non-serving cell information can be associated with the TCI state and/or QCL -info at least when “neighbor cell SSB” is used as “QCL referenceSignal ”</w:t>
      </w:r>
    </w:p>
    <w:p w14:paraId="6CAF94D3" w14:textId="77777777" w:rsidR="00784D74" w:rsidRPr="00784D74" w:rsidRDefault="00784D74"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FFS : Whether beam indication enhancement is needed in addition to QCL -info enhancement</w:t>
      </w:r>
    </w:p>
    <w:p w14:paraId="26ED6075" w14:textId="77777777" w:rsidR="00784D74" w:rsidRPr="00784D74" w:rsidRDefault="00784D74"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FFS : Whether the association is explicit or implicit</w:t>
      </w:r>
    </w:p>
    <w:p w14:paraId="7B9A4171" w14:textId="77777777" w:rsidR="00784D74" w:rsidRPr="00784D74" w:rsidRDefault="00784D74" w:rsidP="00784D74">
      <w:pPr>
        <w:overflowPunct/>
        <w:autoSpaceDE/>
        <w:autoSpaceDN/>
        <w:adjustRightInd/>
        <w:spacing w:after="0"/>
        <w:textAlignment w:val="auto"/>
        <w:rPr>
          <w:rFonts w:ascii="Times" w:eastAsia="Batang" w:hAnsi="Times"/>
          <w:szCs w:val="24"/>
        </w:rPr>
      </w:pPr>
    </w:p>
    <w:p w14:paraId="67CD7D31" w14:textId="77777777" w:rsidR="00784D74" w:rsidRPr="00784D74" w:rsidRDefault="00784D74" w:rsidP="00784D74">
      <w:pPr>
        <w:overflowPunct/>
        <w:autoSpaceDE/>
        <w:autoSpaceDN/>
        <w:adjustRightInd/>
        <w:spacing w:after="0"/>
        <w:textAlignment w:val="auto"/>
        <w:rPr>
          <w:rFonts w:ascii="Times" w:eastAsia="Batang" w:hAnsi="Times"/>
          <w:b/>
          <w:szCs w:val="24"/>
          <w:highlight w:val="green"/>
        </w:rPr>
      </w:pPr>
      <w:r w:rsidRPr="00784D74">
        <w:rPr>
          <w:rFonts w:ascii="Times" w:eastAsia="Batang" w:hAnsi="Times"/>
          <w:b/>
          <w:szCs w:val="24"/>
          <w:highlight w:val="green"/>
        </w:rPr>
        <w:t>Agreement</w:t>
      </w:r>
    </w:p>
    <w:p w14:paraId="5148A56E" w14:textId="77777777" w:rsidR="00784D74" w:rsidRPr="00784D74" w:rsidRDefault="00784D74" w:rsidP="00784D74">
      <w:pPr>
        <w:overflowPunct/>
        <w:autoSpaceDE/>
        <w:autoSpaceDN/>
        <w:adjustRightInd/>
        <w:spacing w:after="0"/>
        <w:textAlignment w:val="auto"/>
        <w:rPr>
          <w:rFonts w:ascii="Times" w:eastAsia="Batang" w:hAnsi="Times"/>
          <w:szCs w:val="24"/>
        </w:rPr>
      </w:pPr>
      <w:r w:rsidRPr="00784D74">
        <w:rPr>
          <w:rFonts w:ascii="Times" w:eastAsia="Batang" w:hAnsi="Times"/>
          <w:szCs w:val="24"/>
        </w:rPr>
        <w:t xml:space="preserve">The information provided by </w:t>
      </w:r>
      <w:r w:rsidRPr="00784D74">
        <w:rPr>
          <w:rFonts w:ascii="Times" w:eastAsia="Batang" w:hAnsi="Times"/>
          <w:i/>
          <w:szCs w:val="24"/>
        </w:rPr>
        <w:t>SSB-Configuration-r16</w:t>
      </w:r>
      <w:r w:rsidRPr="00784D74">
        <w:rPr>
          <w:rFonts w:ascii="Times" w:eastAsia="Batang" w:hAnsi="Times"/>
          <w:szCs w:val="24"/>
        </w:rPr>
        <w:t>/</w:t>
      </w:r>
      <w:r w:rsidRPr="00784D74">
        <w:rPr>
          <w:rFonts w:ascii="Times" w:eastAsia="Batang" w:hAnsi="Times"/>
          <w:i/>
          <w:szCs w:val="24"/>
        </w:rPr>
        <w:t>ssb-InfoNcell-r16</w:t>
      </w:r>
      <w:r w:rsidRPr="00784D74">
        <w:rPr>
          <w:rFonts w:ascii="Times" w:eastAsia="Batang" w:hAnsi="Times"/>
          <w:szCs w:val="24"/>
        </w:rPr>
        <w:t xml:space="preserve"> and/or </w:t>
      </w:r>
      <w:r w:rsidRPr="00784D74">
        <w:rPr>
          <w:rFonts w:ascii="Times" w:eastAsia="Batang" w:hAnsi="Times"/>
          <w:i/>
          <w:szCs w:val="24"/>
        </w:rPr>
        <w:t>MeasObject</w:t>
      </w:r>
      <w:r w:rsidRPr="00784D74">
        <w:rPr>
          <w:rFonts w:ascii="Times" w:eastAsia="Batang" w:hAnsi="Times"/>
          <w:szCs w:val="24"/>
        </w:rPr>
        <w:t xml:space="preserve"> can be starting point for providing non-serving cell information</w:t>
      </w:r>
    </w:p>
    <w:p w14:paraId="43D2C523" w14:textId="323600D8" w:rsidR="009B3E40" w:rsidRDefault="009B3E40" w:rsidP="00E76B71">
      <w:pPr>
        <w:snapToGrid w:val="0"/>
        <w:spacing w:after="0"/>
        <w:rPr>
          <w:lang w:eastAsia="ja-JP"/>
        </w:rPr>
      </w:pPr>
    </w:p>
    <w:p w14:paraId="5CCB1B29" w14:textId="4471EB88" w:rsidR="007859EB" w:rsidRDefault="007859EB" w:rsidP="00E76B71">
      <w:pPr>
        <w:snapToGrid w:val="0"/>
        <w:spacing w:after="0"/>
        <w:rPr>
          <w:lang w:eastAsia="ja-JP"/>
        </w:rPr>
      </w:pPr>
    </w:p>
    <w:p w14:paraId="6165ABC7" w14:textId="77777777" w:rsidR="0055266B" w:rsidRDefault="0055266B" w:rsidP="00E76B71">
      <w:pPr>
        <w:snapToGrid w:val="0"/>
        <w:spacing w:after="0"/>
        <w:rPr>
          <w:lang w:eastAsia="ja-JP"/>
        </w:rPr>
      </w:pPr>
    </w:p>
    <w:p w14:paraId="136153A8" w14:textId="48A40E80" w:rsidR="007859EB" w:rsidRDefault="007859EB" w:rsidP="00E76B71">
      <w:pPr>
        <w:snapToGrid w:val="0"/>
        <w:spacing w:after="0"/>
        <w:rPr>
          <w:lang w:eastAsia="ja-JP"/>
        </w:rPr>
      </w:pPr>
      <w:r w:rsidRPr="00E76B71">
        <w:rPr>
          <w:u w:val="single"/>
          <w:lang w:eastAsia="ja-JP"/>
        </w:rPr>
        <w:t>Multi-TRP enhancements for</w:t>
      </w:r>
      <w:r>
        <w:rPr>
          <w:u w:val="single"/>
          <w:lang w:eastAsia="ja-JP"/>
        </w:rPr>
        <w:t xml:space="preserve"> beam management</w:t>
      </w:r>
    </w:p>
    <w:p w14:paraId="26D6B596" w14:textId="7AC04656" w:rsidR="007859EB" w:rsidRDefault="007859EB" w:rsidP="00E76B71">
      <w:pPr>
        <w:snapToGrid w:val="0"/>
        <w:spacing w:after="0"/>
        <w:rPr>
          <w:lang w:eastAsia="ja-JP"/>
        </w:rPr>
      </w:pPr>
    </w:p>
    <w:p w14:paraId="2A9F4675" w14:textId="77777777" w:rsidR="007859EB" w:rsidRPr="007859EB" w:rsidRDefault="007859EB" w:rsidP="007859EB">
      <w:pPr>
        <w:overflowPunct/>
        <w:autoSpaceDE/>
        <w:autoSpaceDN/>
        <w:adjustRightInd/>
        <w:spacing w:after="0"/>
        <w:textAlignment w:val="auto"/>
        <w:rPr>
          <w:rFonts w:ascii="Times" w:eastAsia="Batang" w:hAnsi="Times" w:cs="Times"/>
          <w:sz w:val="22"/>
          <w:szCs w:val="22"/>
          <w:lang w:val="en-US" w:eastAsia="ko-KR"/>
        </w:rPr>
      </w:pPr>
      <w:r w:rsidRPr="007859EB">
        <w:rPr>
          <w:rFonts w:ascii="Times" w:eastAsia="Batang" w:hAnsi="Times" w:cs="Times"/>
          <w:b/>
          <w:bCs/>
          <w:highlight w:val="green"/>
        </w:rPr>
        <w:t>Agreement</w:t>
      </w:r>
    </w:p>
    <w:p w14:paraId="3B5EC840"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For M-TRP beam failure detection,</w:t>
      </w:r>
      <w:r w:rsidRPr="007859EB">
        <w:rPr>
          <w:rFonts w:ascii="Times" w:eastAsia="Batang" w:hAnsi="Times"/>
          <w:szCs w:val="24"/>
          <w:lang w:eastAsia="x-none"/>
        </w:rPr>
        <w:t> </w:t>
      </w:r>
      <w:r w:rsidRPr="007859EB">
        <w:rPr>
          <w:rFonts w:ascii="Times" w:eastAsia="Batang" w:hAnsi="Times" w:cs="Times"/>
          <w:szCs w:val="24"/>
          <w:lang w:eastAsia="x-none"/>
        </w:rPr>
        <w:t>support independent BFD-RS configuration per-TRP, where each TRP</w:t>
      </w:r>
      <w:r w:rsidRPr="007859EB">
        <w:rPr>
          <w:rFonts w:ascii="Times" w:eastAsia="Batang" w:hAnsi="Times"/>
          <w:szCs w:val="24"/>
          <w:lang w:eastAsia="x-none"/>
        </w:rPr>
        <w:t> </w:t>
      </w:r>
      <w:r w:rsidRPr="007859EB">
        <w:rPr>
          <w:rFonts w:ascii="Times" w:eastAsia="Batang" w:hAnsi="Times" w:cs="Times"/>
          <w:szCs w:val="24"/>
          <w:lang w:eastAsia="x-none"/>
        </w:rPr>
        <w:t>is associated with a BFD-RS set.</w:t>
      </w:r>
    </w:p>
    <w:p w14:paraId="3E351F9C"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lastRenderedPageBreak/>
        <w:t>FFS: The number of BFD RSs per BFD-RS set, the number of BFD-RS sets, and number of BFD RSs across all BFD-RS sets per DL BWP</w:t>
      </w:r>
    </w:p>
    <w:p w14:paraId="170A6DC7"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Support at least one</w:t>
      </w:r>
      <w:r w:rsidRPr="007859EB">
        <w:rPr>
          <w:rFonts w:ascii="Times" w:eastAsia="Batang" w:hAnsi="Times"/>
          <w:szCs w:val="24"/>
          <w:lang w:eastAsia="x-none"/>
        </w:rPr>
        <w:t> </w:t>
      </w:r>
      <w:r w:rsidRPr="007859EB">
        <w:rPr>
          <w:rFonts w:ascii="Times" w:eastAsia="Batang" w:hAnsi="Times" w:cs="Times"/>
          <w:szCs w:val="24"/>
          <w:lang w:eastAsia="x-none"/>
        </w:rPr>
        <w:t>of explicit and implicit BFD-RS configuration</w:t>
      </w:r>
    </w:p>
    <w:p w14:paraId="0622376D" w14:textId="77777777" w:rsidR="007859EB" w:rsidRPr="007859EB" w:rsidRDefault="007859EB" w:rsidP="00E26F4B">
      <w:pPr>
        <w:numPr>
          <w:ilvl w:val="2"/>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With explicit BFD-RS configuration, each BFD-RS set is explicitly configured</w:t>
      </w:r>
    </w:p>
    <w:p w14:paraId="69B4F2B0" w14:textId="77777777" w:rsidR="007859EB" w:rsidRPr="007859EB" w:rsidRDefault="007859EB" w:rsidP="00E26F4B">
      <w:pPr>
        <w:numPr>
          <w:ilvl w:val="3"/>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Further study QCL relationship between BFD-RS and CORESET</w:t>
      </w:r>
    </w:p>
    <w:p w14:paraId="5DCF3C94" w14:textId="77777777" w:rsidR="007859EB" w:rsidRPr="007859EB" w:rsidRDefault="007859EB" w:rsidP="00E26F4B">
      <w:pPr>
        <w:numPr>
          <w:ilvl w:val="2"/>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How to determine implicit BFD-RS configuration, if supported</w:t>
      </w:r>
    </w:p>
    <w:p w14:paraId="7253D028"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For M-TRP new beam identification</w:t>
      </w:r>
    </w:p>
    <w:p w14:paraId="146578EF"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Support independent configuration of new beam identification RS (NBI-RS) set per</w:t>
      </w:r>
      <w:r w:rsidRPr="007859EB">
        <w:rPr>
          <w:rFonts w:ascii="Times" w:eastAsia="Batang" w:hAnsi="Times"/>
          <w:szCs w:val="24"/>
          <w:lang w:eastAsia="x-none"/>
        </w:rPr>
        <w:t> </w:t>
      </w:r>
      <w:r w:rsidRPr="007859EB">
        <w:rPr>
          <w:rFonts w:ascii="Times" w:eastAsia="Batang" w:hAnsi="Times" w:cs="Times"/>
          <w:szCs w:val="24"/>
          <w:lang w:eastAsia="x-none"/>
        </w:rPr>
        <w:t>TRP if NBI-RS set per TRP is configured</w:t>
      </w:r>
    </w:p>
    <w:p w14:paraId="13DD199B" w14:textId="77777777" w:rsidR="007859EB" w:rsidRPr="007859EB" w:rsidRDefault="007859EB" w:rsidP="00E26F4B">
      <w:pPr>
        <w:numPr>
          <w:ilvl w:val="2"/>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detail on association of BFD-RS and NBI-RS</w:t>
      </w:r>
    </w:p>
    <w:p w14:paraId="242C0C4D" w14:textId="77777777" w:rsidR="007859EB" w:rsidRPr="007859EB" w:rsidRDefault="007859EB" w:rsidP="00E26F4B">
      <w:pPr>
        <w:numPr>
          <w:ilvl w:val="2"/>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Support the same new beam identification and configuration</w:t>
      </w:r>
      <w:r w:rsidRPr="007859EB">
        <w:rPr>
          <w:rFonts w:ascii="Times" w:eastAsia="Batang" w:hAnsi="Times"/>
          <w:szCs w:val="24"/>
          <w:lang w:eastAsia="x-none"/>
        </w:rPr>
        <w:t> </w:t>
      </w:r>
      <w:r w:rsidRPr="007859EB">
        <w:rPr>
          <w:rFonts w:ascii="Times" w:eastAsia="Batang" w:hAnsi="Times" w:cs="Times"/>
          <w:szCs w:val="24"/>
          <w:lang w:eastAsia="x-none"/>
        </w:rPr>
        <w:t>criteria as Rel.16,</w:t>
      </w:r>
      <w:r w:rsidRPr="007859EB">
        <w:rPr>
          <w:rFonts w:ascii="Times" w:eastAsia="Batang" w:hAnsi="Times"/>
          <w:szCs w:val="24"/>
          <w:lang w:eastAsia="x-none"/>
        </w:rPr>
        <w:t> </w:t>
      </w:r>
      <w:r w:rsidRPr="007859EB">
        <w:rPr>
          <w:rFonts w:ascii="Times" w:eastAsia="Batang" w:hAnsi="Times" w:cs="Times"/>
          <w:szCs w:val="24"/>
          <w:lang w:eastAsia="x-none"/>
        </w:rPr>
        <w:t>including  L1-RSRP, threshold</w:t>
      </w:r>
    </w:p>
    <w:p w14:paraId="48E0BA44" w14:textId="77777777" w:rsidR="007859EB" w:rsidRPr="007859EB" w:rsidRDefault="007859EB" w:rsidP="007859EB">
      <w:pPr>
        <w:overflowPunct/>
        <w:autoSpaceDE/>
        <w:autoSpaceDN/>
        <w:adjustRightInd/>
        <w:spacing w:after="0"/>
        <w:textAlignment w:val="auto"/>
        <w:rPr>
          <w:rFonts w:ascii="Times" w:eastAsia="Batang" w:hAnsi="Times"/>
          <w:szCs w:val="24"/>
        </w:rPr>
      </w:pPr>
    </w:p>
    <w:p w14:paraId="7056A9CD" w14:textId="77777777" w:rsidR="007859EB" w:rsidRPr="007859EB" w:rsidRDefault="007859EB" w:rsidP="007859EB">
      <w:pPr>
        <w:overflowPunct/>
        <w:autoSpaceDE/>
        <w:autoSpaceDN/>
        <w:adjustRightInd/>
        <w:spacing w:after="0"/>
        <w:jc w:val="both"/>
        <w:textAlignment w:val="auto"/>
        <w:rPr>
          <w:rFonts w:ascii="Times" w:eastAsia="Batang" w:hAnsi="Times"/>
          <w:b/>
          <w:szCs w:val="24"/>
          <w:highlight w:val="green"/>
          <w:lang w:eastAsia="x-none"/>
        </w:rPr>
      </w:pPr>
      <w:r w:rsidRPr="007859EB">
        <w:rPr>
          <w:rFonts w:ascii="Times" w:eastAsia="Batang" w:hAnsi="Times"/>
          <w:b/>
          <w:szCs w:val="24"/>
          <w:highlight w:val="green"/>
          <w:lang w:eastAsia="x-none"/>
        </w:rPr>
        <w:t>Agreement</w:t>
      </w:r>
    </w:p>
    <w:p w14:paraId="47BD1B47" w14:textId="77777777" w:rsidR="007859EB" w:rsidRPr="007859EB" w:rsidRDefault="007859EB" w:rsidP="007859EB">
      <w:pPr>
        <w:overflowPunct/>
        <w:autoSpaceDE/>
        <w:autoSpaceDN/>
        <w:adjustRightInd/>
        <w:spacing w:after="0"/>
        <w:jc w:val="both"/>
        <w:textAlignment w:val="auto"/>
        <w:rPr>
          <w:b/>
          <w:lang w:val="en-US"/>
        </w:rPr>
      </w:pPr>
      <w:r w:rsidRPr="007859EB">
        <w:rPr>
          <w:lang w:val="en-US"/>
        </w:rPr>
        <w:t>Support TRP-specific BFD counter and timer in the MAC procedure</w:t>
      </w:r>
    </w:p>
    <w:p w14:paraId="3CCC4BBC"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The term TRP is used only for the purposes of discussions in RAN1 and whether/how to capture this is FFS</w:t>
      </w:r>
    </w:p>
    <w:p w14:paraId="04823614" w14:textId="77777777" w:rsidR="007859EB" w:rsidRPr="007859EB" w:rsidRDefault="007859EB" w:rsidP="007859EB">
      <w:pPr>
        <w:overflowPunct/>
        <w:autoSpaceDE/>
        <w:autoSpaceDN/>
        <w:adjustRightInd/>
        <w:spacing w:after="0"/>
        <w:jc w:val="both"/>
        <w:textAlignment w:val="auto"/>
        <w:rPr>
          <w:rFonts w:ascii="Times" w:eastAsia="Batang" w:hAnsi="Times"/>
          <w:szCs w:val="24"/>
          <w:u w:val="single"/>
          <w:lang w:eastAsia="x-none"/>
        </w:rPr>
      </w:pPr>
    </w:p>
    <w:p w14:paraId="12615B62" w14:textId="77777777" w:rsidR="007859EB" w:rsidRPr="007859EB" w:rsidRDefault="007859EB" w:rsidP="007859EB">
      <w:pPr>
        <w:overflowPunct/>
        <w:autoSpaceDE/>
        <w:autoSpaceDN/>
        <w:adjustRightInd/>
        <w:spacing w:after="0"/>
        <w:jc w:val="both"/>
        <w:textAlignment w:val="auto"/>
        <w:rPr>
          <w:rFonts w:ascii="Times" w:eastAsia="Batang" w:hAnsi="Times"/>
          <w:b/>
          <w:highlight w:val="green"/>
          <w:lang w:eastAsia="x-none"/>
        </w:rPr>
      </w:pPr>
      <w:r w:rsidRPr="007859EB">
        <w:rPr>
          <w:rFonts w:ascii="Times" w:eastAsia="Batang" w:hAnsi="Times"/>
          <w:b/>
          <w:highlight w:val="green"/>
          <w:lang w:eastAsia="x-none"/>
        </w:rPr>
        <w:t>Agreement</w:t>
      </w:r>
    </w:p>
    <w:p w14:paraId="3BFB8855"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 xml:space="preserve">Support a BFRQ framework based on Rel.16 SCell BFR BFRQ </w:t>
      </w:r>
    </w:p>
    <w:p w14:paraId="3BA9F487"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In RAN1#104-e, select one from the following options</w:t>
      </w:r>
    </w:p>
    <w:p w14:paraId="0216BC1C" w14:textId="77777777" w:rsidR="007859EB" w:rsidRPr="007859EB" w:rsidRDefault="007859EB" w:rsidP="00E26F4B">
      <w:pPr>
        <w:numPr>
          <w:ilvl w:val="2"/>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Option 1: Up to one dedicated PUCCH-SR resource in a cell group</w:t>
      </w:r>
    </w:p>
    <w:p w14:paraId="3D3B2236" w14:textId="77777777" w:rsidR="007859EB" w:rsidRPr="007859EB" w:rsidRDefault="007859EB" w:rsidP="00E26F4B">
      <w:pPr>
        <w:numPr>
          <w:ilvl w:val="3"/>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A cell group refers to either MCG, SCG, or PUCCH cell group</w:t>
      </w:r>
    </w:p>
    <w:p w14:paraId="209C599F" w14:textId="77777777" w:rsidR="007859EB" w:rsidRPr="007859EB" w:rsidRDefault="007859EB" w:rsidP="00E26F4B">
      <w:pPr>
        <w:numPr>
          <w:ilvl w:val="3"/>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 xml:space="preserve">FFS: number of spatial filters associated with the PUCCH-SR resources  </w:t>
      </w:r>
    </w:p>
    <w:p w14:paraId="2926F7BD" w14:textId="77777777" w:rsidR="007859EB" w:rsidRPr="007859EB" w:rsidRDefault="007859EB" w:rsidP="00E26F4B">
      <w:pPr>
        <w:numPr>
          <w:ilvl w:val="3"/>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How the SR configuration is done</w:t>
      </w:r>
    </w:p>
    <w:p w14:paraId="56FAD25E" w14:textId="77777777" w:rsidR="007859EB" w:rsidRPr="007859EB" w:rsidRDefault="007859EB" w:rsidP="00E26F4B">
      <w:pPr>
        <w:numPr>
          <w:ilvl w:val="2"/>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Option 2:  Up to two (or more) dedicated PUCCH-SR resources in a cell group</w:t>
      </w:r>
    </w:p>
    <w:p w14:paraId="6F654FA4" w14:textId="77777777" w:rsidR="007859EB" w:rsidRPr="007859EB" w:rsidRDefault="007859EB" w:rsidP="00E26F4B">
      <w:pPr>
        <w:numPr>
          <w:ilvl w:val="3"/>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A cell group refers to either MCG, SCG, or PUCCH cell group</w:t>
      </w:r>
    </w:p>
    <w:p w14:paraId="1CAD2B36" w14:textId="77777777" w:rsidR="007859EB" w:rsidRPr="007859EB" w:rsidRDefault="007859EB" w:rsidP="00E26F4B">
      <w:pPr>
        <w:numPr>
          <w:ilvl w:val="3"/>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whether each PUCCH-SR resource is restricted to be associated to one spatial filter</w:t>
      </w:r>
    </w:p>
    <w:p w14:paraId="3A5F67FF" w14:textId="77777777" w:rsidR="007859EB" w:rsidRPr="007859EB" w:rsidRDefault="007859EB" w:rsidP="00E26F4B">
      <w:pPr>
        <w:numPr>
          <w:ilvl w:val="3"/>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How the SR configuration is done</w:t>
      </w:r>
    </w:p>
    <w:p w14:paraId="79257002"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Whether no dedicated PUCCH-SR resource can be supported in addition to Option 1 or Option 2</w:t>
      </w:r>
    </w:p>
    <w:p w14:paraId="2C46FCC8"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 xml:space="preserve">Study whether and how to provide the following information in BFRQ MAC-CE </w:t>
      </w:r>
    </w:p>
    <w:p w14:paraId="3A5C4878"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Index information of failed TRP(s)</w:t>
      </w:r>
    </w:p>
    <w:p w14:paraId="0154E5D6"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CC index (if applicable)</w:t>
      </w:r>
    </w:p>
    <w:p w14:paraId="3101E5BC"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New candidate beam index (if found)</w:t>
      </w:r>
    </w:p>
    <w:p w14:paraId="30D73078"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 xml:space="preserve">Indication whether new beam(s) is found </w:t>
      </w:r>
    </w:p>
    <w:p w14:paraId="4A6B4266"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whether/how to incorporate multi-TRP failure</w:t>
      </w:r>
    </w:p>
    <w:p w14:paraId="0FDF1A3D" w14:textId="77777777" w:rsidR="007859EB" w:rsidRPr="007859EB" w:rsidRDefault="007859EB" w:rsidP="007859EB">
      <w:pPr>
        <w:overflowPunct/>
        <w:autoSpaceDE/>
        <w:autoSpaceDN/>
        <w:adjustRightInd/>
        <w:spacing w:after="0"/>
        <w:textAlignment w:val="auto"/>
        <w:rPr>
          <w:rFonts w:ascii="Times" w:eastAsia="Batang" w:hAnsi="Times"/>
          <w:szCs w:val="24"/>
        </w:rPr>
      </w:pPr>
    </w:p>
    <w:p w14:paraId="7CFE436A" w14:textId="77777777" w:rsidR="007859EB" w:rsidRPr="007859EB" w:rsidRDefault="007859EB" w:rsidP="007859EB">
      <w:pPr>
        <w:overflowPunct/>
        <w:autoSpaceDE/>
        <w:autoSpaceDN/>
        <w:adjustRightInd/>
        <w:spacing w:after="0"/>
        <w:textAlignment w:val="auto"/>
        <w:rPr>
          <w:rFonts w:ascii="Times" w:eastAsia="Batang" w:hAnsi="Times"/>
          <w:b/>
          <w:szCs w:val="24"/>
          <w:highlight w:val="green"/>
        </w:rPr>
      </w:pPr>
      <w:r w:rsidRPr="007859EB">
        <w:rPr>
          <w:rFonts w:ascii="Times" w:eastAsia="Batang" w:hAnsi="Times"/>
          <w:b/>
          <w:szCs w:val="24"/>
          <w:highlight w:val="green"/>
        </w:rPr>
        <w:t>Agreement</w:t>
      </w:r>
    </w:p>
    <w:p w14:paraId="416D2E9F" w14:textId="77777777" w:rsidR="007859EB" w:rsidRPr="007859EB" w:rsidRDefault="007859EB" w:rsidP="007859EB">
      <w:pPr>
        <w:overflowPunct/>
        <w:autoSpaceDE/>
        <w:autoSpaceDN/>
        <w:adjustRightInd/>
        <w:spacing w:after="0"/>
        <w:textAlignment w:val="auto"/>
        <w:rPr>
          <w:rFonts w:eastAsia="SimSun"/>
          <w:lang w:val="en-US" w:eastAsia="zh-CN"/>
        </w:rPr>
      </w:pPr>
      <w:r w:rsidRPr="007859EB">
        <w:rPr>
          <w:rFonts w:eastAsia="SimSun"/>
          <w:lang w:val="en-US" w:eastAsia="zh-CN"/>
        </w:rPr>
        <w:t>Down-select at least one of the following options for beam measurement/reporting enhancement to facilitate inter-TRP beam pairing in RAN1 #104-e</w:t>
      </w:r>
    </w:p>
    <w:p w14:paraId="14A26002"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Option 1: In a CSI-report, UE can report N&gt;1 pair/groups and M&gt;=1 beams per pair/group</w:t>
      </w:r>
    </w:p>
    <w:p w14:paraId="3449E2D3"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Different beams in different pairs/groups can be received simultaneously </w:t>
      </w:r>
    </w:p>
    <w:p w14:paraId="118F980A"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whether M is equal or can be different across different pair/group</w:t>
      </w:r>
    </w:p>
    <w:p w14:paraId="4CC873E0"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Option 2: In a CSI-report, UE can report N(N&gt;=1) pairs/groups and M (M&gt;1) beams per pair/group</w:t>
      </w:r>
    </w:p>
    <w:p w14:paraId="411233B6"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Different beams within a pair/group can be received simultaneously</w:t>
      </w:r>
    </w:p>
    <w:p w14:paraId="7256B710"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Option 3: UE report M(M&gt;=1) beams in N (N&gt;1) CSI-reports corresponding to N report setting</w:t>
      </w:r>
    </w:p>
    <w:p w14:paraId="03B9DAE0"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Different beams in different CSI-reports can be received simultaneously</w:t>
      </w:r>
    </w:p>
    <w:p w14:paraId="0C0E72CF"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whether/how to introduce an association between different CSI-reports</w:t>
      </w:r>
    </w:p>
    <w:p w14:paraId="215721DA" w14:textId="77777777" w:rsidR="007859EB" w:rsidRPr="007859EB" w:rsidRDefault="007859EB" w:rsidP="00E26F4B">
      <w:pPr>
        <w:numPr>
          <w:ilvl w:val="1"/>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whether/how to differentiate reported measurements for beams that are received simultaneously vs. beams that are not received simultaneously </w:t>
      </w:r>
    </w:p>
    <w:p w14:paraId="26BA79F2" w14:textId="77777777" w:rsidR="007859EB" w:rsidRPr="007859EB" w:rsidRDefault="007859EB" w:rsidP="00E26F4B">
      <w:pPr>
        <w:numPr>
          <w:ilvl w:val="2"/>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Whether/how to introduce an indication along with the CSI-reports to indicate whether the beams in different CSI-reports can be received simultaneously</w:t>
      </w:r>
    </w:p>
    <w:p w14:paraId="5AE4F2E8"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value of N and M in each option</w:t>
      </w:r>
    </w:p>
    <w:p w14:paraId="1C479EC0"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Association between different beams in above options and different TRP/UE panels</w:t>
      </w:r>
    </w:p>
    <w:p w14:paraId="02A1F7E2"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Identify new use cases per option compared with R16 (including backhaul)</w:t>
      </w:r>
    </w:p>
    <w:p w14:paraId="1AAF3B32" w14:textId="77777777" w:rsidR="007859EB" w:rsidRPr="007859EB" w:rsidRDefault="007859EB" w:rsidP="00E26F4B">
      <w:pPr>
        <w:numPr>
          <w:ilvl w:val="0"/>
          <w:numId w:val="17"/>
        </w:numPr>
        <w:overflowPunct/>
        <w:autoSpaceDE/>
        <w:autoSpaceDN/>
        <w:adjustRightInd/>
        <w:snapToGrid w:val="0"/>
        <w:spacing w:after="0"/>
        <w:jc w:val="both"/>
        <w:textAlignment w:val="auto"/>
        <w:rPr>
          <w:rFonts w:ascii="Times" w:eastAsia="Batang" w:hAnsi="Times" w:cs="Times"/>
          <w:szCs w:val="24"/>
          <w:lang w:eastAsia="x-none"/>
        </w:rPr>
      </w:pPr>
      <w:r w:rsidRPr="007859EB">
        <w:rPr>
          <w:rFonts w:ascii="Times" w:eastAsia="Batang" w:hAnsi="Times" w:cs="Times"/>
          <w:szCs w:val="24"/>
          <w:lang w:eastAsia="x-none"/>
        </w:rPr>
        <w:t>FFS: whether different beams in different pairs/groups/reports can be received by same spatial filter per option</w:t>
      </w:r>
    </w:p>
    <w:p w14:paraId="3D574A40" w14:textId="77777777" w:rsidR="007859EB" w:rsidRPr="007859EB" w:rsidRDefault="007859EB" w:rsidP="00E76B71">
      <w:pPr>
        <w:snapToGrid w:val="0"/>
        <w:spacing w:after="0"/>
        <w:rPr>
          <w:lang w:eastAsia="ja-JP"/>
        </w:rPr>
      </w:pPr>
    </w:p>
    <w:p w14:paraId="2DE512F8" w14:textId="77777777" w:rsidR="009B3E40" w:rsidRPr="00E76B71" w:rsidRDefault="009B3E40" w:rsidP="00E76B71">
      <w:pPr>
        <w:snapToGrid w:val="0"/>
        <w:spacing w:after="0"/>
        <w:rPr>
          <w:lang w:val="en-US" w:eastAsia="ja-JP"/>
        </w:rPr>
      </w:pPr>
    </w:p>
    <w:p w14:paraId="0C036E35" w14:textId="3EE18C72" w:rsidR="009B3E40" w:rsidRPr="00E76B71" w:rsidRDefault="009B3E40" w:rsidP="00E76B71">
      <w:pPr>
        <w:snapToGrid w:val="0"/>
        <w:spacing w:after="0"/>
        <w:rPr>
          <w:lang w:val="en-US" w:eastAsia="ja-JP"/>
        </w:rPr>
      </w:pPr>
    </w:p>
    <w:p w14:paraId="3F46F60C" w14:textId="77777777" w:rsidR="00D937DC" w:rsidRPr="00E76B71" w:rsidRDefault="00D937DC" w:rsidP="00E76B71">
      <w:pPr>
        <w:snapToGrid w:val="0"/>
        <w:spacing w:after="0"/>
        <w:rPr>
          <w:lang w:eastAsia="ja-JP"/>
        </w:rPr>
      </w:pPr>
      <w:r w:rsidRPr="00E76B71">
        <w:rPr>
          <w:u w:val="single"/>
          <w:lang w:eastAsia="ja-JP"/>
        </w:rPr>
        <w:t>Multi-TRP enhancements for HST-SFN</w:t>
      </w:r>
      <w:r w:rsidRPr="00E76B71">
        <w:rPr>
          <w:lang w:eastAsia="ja-JP"/>
        </w:rPr>
        <w:t>:</w:t>
      </w:r>
    </w:p>
    <w:p w14:paraId="53BEB149" w14:textId="5406DA50" w:rsidR="00D937DC" w:rsidRPr="00E76B71" w:rsidRDefault="00D937DC" w:rsidP="00E76B71">
      <w:pPr>
        <w:snapToGrid w:val="0"/>
        <w:spacing w:after="0"/>
        <w:rPr>
          <w:lang w:val="en-US" w:eastAsia="ja-JP"/>
        </w:rPr>
      </w:pPr>
    </w:p>
    <w:p w14:paraId="1994EB66" w14:textId="77777777" w:rsidR="0055266B" w:rsidRPr="0055266B" w:rsidRDefault="0055266B" w:rsidP="0055266B">
      <w:pPr>
        <w:overflowPunct/>
        <w:autoSpaceDE/>
        <w:autoSpaceDN/>
        <w:adjustRightInd/>
        <w:spacing w:after="0"/>
        <w:textAlignment w:val="auto"/>
        <w:rPr>
          <w:rFonts w:ascii="Times" w:eastAsia="Batang" w:hAnsi="Times" w:cs="Times"/>
          <w:b/>
          <w:bCs/>
          <w:highlight w:val="green"/>
          <w:lang w:val="en-US" w:eastAsia="ko-KR"/>
        </w:rPr>
      </w:pPr>
      <w:r w:rsidRPr="0055266B">
        <w:rPr>
          <w:rFonts w:ascii="Times" w:eastAsia="Batang" w:hAnsi="Times" w:cs="Times"/>
          <w:b/>
          <w:bCs/>
          <w:highlight w:val="green"/>
        </w:rPr>
        <w:t>Agreement</w:t>
      </w:r>
    </w:p>
    <w:p w14:paraId="01176234" w14:textId="77777777" w:rsidR="0055266B" w:rsidRPr="0055266B" w:rsidRDefault="0055266B" w:rsidP="0055266B">
      <w:p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Support at least the following configuration for HST scenario in Rel-17</w:t>
      </w:r>
    </w:p>
    <w:p w14:paraId="791F1691"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The same DMRS port(s) can associate with multiple TCI states</w:t>
      </w:r>
    </w:p>
    <w:p w14:paraId="38B1A2ED" w14:textId="77777777" w:rsidR="0055266B" w:rsidRPr="0055266B" w:rsidRDefault="0055266B" w:rsidP="00E26F4B">
      <w:pPr>
        <w:numPr>
          <w:ilvl w:val="1"/>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 xml:space="preserve">FFS other details </w:t>
      </w:r>
    </w:p>
    <w:p w14:paraId="11C432D8" w14:textId="77777777" w:rsidR="0055266B" w:rsidRPr="0055266B" w:rsidRDefault="0055266B" w:rsidP="0055266B">
      <w:pPr>
        <w:overflowPunct/>
        <w:autoSpaceDE/>
        <w:autoSpaceDN/>
        <w:adjustRightInd/>
        <w:spacing w:after="0"/>
        <w:textAlignment w:val="auto"/>
        <w:rPr>
          <w:rFonts w:ascii="Times" w:eastAsia="Batang" w:hAnsi="Times" w:cs="Times"/>
        </w:rPr>
      </w:pPr>
      <w:r w:rsidRPr="0055266B">
        <w:rPr>
          <w:rFonts w:ascii="Times" w:eastAsia="Batang" w:hAnsi="Times" w:cs="Times"/>
        </w:rPr>
        <w:lastRenderedPageBreak/>
        <w:t>Note: DMRS and PDCCH/PDSCH from different TRPs are transmitted in SFN manner</w:t>
      </w:r>
    </w:p>
    <w:p w14:paraId="2EDF4CA8" w14:textId="77777777" w:rsidR="0055266B" w:rsidRPr="0055266B" w:rsidRDefault="0055266B" w:rsidP="0055266B">
      <w:pPr>
        <w:overflowPunct/>
        <w:autoSpaceDE/>
        <w:autoSpaceDN/>
        <w:adjustRightInd/>
        <w:spacing w:after="0"/>
        <w:textAlignment w:val="auto"/>
        <w:rPr>
          <w:rFonts w:ascii="Times" w:eastAsia="Batang" w:hAnsi="Times" w:cs="Times"/>
          <w:strike/>
          <w:color w:val="7030A0"/>
          <w:lang w:eastAsia="x-none"/>
        </w:rPr>
      </w:pPr>
    </w:p>
    <w:p w14:paraId="478C87BF" w14:textId="77777777" w:rsidR="0055266B" w:rsidRPr="0055266B" w:rsidRDefault="0055266B" w:rsidP="0055266B">
      <w:pPr>
        <w:overflowPunct/>
        <w:autoSpaceDE/>
        <w:autoSpaceDN/>
        <w:adjustRightInd/>
        <w:spacing w:after="0"/>
        <w:textAlignment w:val="auto"/>
        <w:rPr>
          <w:rFonts w:ascii="Times" w:eastAsia="Batang" w:hAnsi="Times" w:cs="Times"/>
          <w:b/>
          <w:bCs/>
          <w:highlight w:val="green"/>
          <w:lang w:val="en-US"/>
        </w:rPr>
      </w:pPr>
      <w:r w:rsidRPr="0055266B">
        <w:rPr>
          <w:rFonts w:ascii="Times" w:eastAsia="Batang" w:hAnsi="Times" w:cs="Times"/>
          <w:b/>
          <w:bCs/>
          <w:highlight w:val="green"/>
        </w:rPr>
        <w:t>Agreement</w:t>
      </w:r>
    </w:p>
    <w:p w14:paraId="7540857F" w14:textId="77777777" w:rsidR="0055266B" w:rsidRPr="0055266B" w:rsidRDefault="0055266B" w:rsidP="0055266B">
      <w:p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At most two TCI states are supported for HST scenario in Rel-17</w:t>
      </w:r>
    </w:p>
    <w:p w14:paraId="474E548B"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FFS: Whether to support more than two TCI states for FR2</w:t>
      </w:r>
    </w:p>
    <w:p w14:paraId="230E38A2"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FFS configuration/signalling details of the TCI states</w:t>
      </w:r>
    </w:p>
    <w:p w14:paraId="739F540C" w14:textId="77777777" w:rsidR="0055266B" w:rsidRPr="0055266B" w:rsidRDefault="0055266B" w:rsidP="0055266B">
      <w:p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Note: DMRS and PDCCH/PDSCH from different TRPs are transmitted in SFN manner</w:t>
      </w:r>
    </w:p>
    <w:p w14:paraId="43A8BD86" w14:textId="3CBD19F4" w:rsidR="00D937DC" w:rsidRDefault="00D937DC" w:rsidP="00E76B71">
      <w:pPr>
        <w:snapToGrid w:val="0"/>
        <w:spacing w:after="0"/>
        <w:rPr>
          <w:lang w:eastAsia="ja-JP"/>
        </w:rPr>
      </w:pPr>
    </w:p>
    <w:p w14:paraId="284F81D3" w14:textId="77777777" w:rsidR="0055266B" w:rsidRPr="0055266B" w:rsidRDefault="0055266B" w:rsidP="0055266B">
      <w:pPr>
        <w:overflowPunct/>
        <w:autoSpaceDE/>
        <w:autoSpaceDN/>
        <w:adjustRightInd/>
        <w:spacing w:after="0"/>
        <w:jc w:val="both"/>
        <w:textAlignment w:val="auto"/>
        <w:rPr>
          <w:rFonts w:ascii="Times" w:eastAsia="Batang" w:hAnsi="Times" w:cs="Times"/>
          <w:szCs w:val="24"/>
          <w:highlight w:val="green"/>
          <w:lang w:eastAsia="zh-CN"/>
        </w:rPr>
      </w:pPr>
      <w:r w:rsidRPr="0055266B">
        <w:rPr>
          <w:rFonts w:ascii="Times" w:eastAsia="Batang" w:hAnsi="Times" w:cs="Times"/>
          <w:b/>
          <w:bCs/>
          <w:szCs w:val="24"/>
          <w:highlight w:val="green"/>
          <w:lang w:eastAsia="ko-KR"/>
        </w:rPr>
        <w:t>Agreement</w:t>
      </w:r>
    </w:p>
    <w:p w14:paraId="0D3452A6" w14:textId="77777777" w:rsidR="0055266B" w:rsidRPr="0055266B" w:rsidRDefault="0055266B" w:rsidP="0055266B">
      <w:pPr>
        <w:overflowPunct/>
        <w:autoSpaceDE/>
        <w:autoSpaceDN/>
        <w:adjustRightInd/>
        <w:spacing w:after="0"/>
        <w:jc w:val="both"/>
        <w:textAlignment w:val="auto"/>
        <w:rPr>
          <w:rFonts w:ascii="Times" w:eastAsia="Batang" w:hAnsi="Times" w:cs="Times"/>
          <w:szCs w:val="24"/>
          <w:lang w:eastAsia="ko-KR"/>
        </w:rPr>
      </w:pPr>
      <w:r w:rsidRPr="0055266B">
        <w:rPr>
          <w:rFonts w:ascii="Times" w:eastAsia="Batang" w:hAnsi="Times" w:cs="Times"/>
          <w:szCs w:val="24"/>
          <w:lang w:eastAsia="ko-KR"/>
        </w:rPr>
        <w:t>When the same DMRS port(s) are associated with two TCI states containing TRS as source reference signal, at least one variant is supported for Rel-17 HST-SFN scenario based on further evaluations</w:t>
      </w:r>
    </w:p>
    <w:p w14:paraId="2B53595C"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b/>
          <w:szCs w:val="24"/>
          <w:lang w:eastAsia="x-none"/>
        </w:rPr>
        <w:t>Variant A</w:t>
      </w:r>
      <w:r w:rsidRPr="0055266B">
        <w:rPr>
          <w:rFonts w:ascii="Times" w:eastAsia="Batang" w:hAnsi="Times"/>
          <w:szCs w:val="24"/>
          <w:lang w:eastAsia="x-none"/>
        </w:rPr>
        <w:t>: One of the TCI state can be associated with {</w:t>
      </w:r>
      <w:r w:rsidRPr="0055266B">
        <w:rPr>
          <w:rFonts w:ascii="Times" w:eastAsia="Batang" w:hAnsi="Times"/>
          <w:i/>
          <w:szCs w:val="24"/>
          <w:lang w:eastAsia="x-none"/>
        </w:rPr>
        <w:t>average delay</w:t>
      </w:r>
      <w:r w:rsidRPr="0055266B">
        <w:rPr>
          <w:rFonts w:ascii="Times" w:eastAsia="Batang" w:hAnsi="Times"/>
          <w:szCs w:val="24"/>
          <w:lang w:eastAsia="x-none"/>
        </w:rPr>
        <w:t xml:space="preserve">, </w:t>
      </w:r>
      <w:r w:rsidRPr="0055266B">
        <w:rPr>
          <w:rFonts w:ascii="Times" w:eastAsia="Batang" w:hAnsi="Times"/>
          <w:i/>
          <w:szCs w:val="24"/>
          <w:lang w:eastAsia="x-none"/>
        </w:rPr>
        <w:t>delay spread</w:t>
      </w:r>
      <w:r w:rsidRPr="0055266B">
        <w:rPr>
          <w:rFonts w:ascii="Times" w:eastAsia="Batang" w:hAnsi="Times"/>
          <w:szCs w:val="24"/>
          <w:lang w:eastAsia="x-none"/>
        </w:rPr>
        <w:t>} and another TCI states can be associated with {</w:t>
      </w:r>
      <w:r w:rsidRPr="0055266B">
        <w:rPr>
          <w:rFonts w:ascii="Times" w:eastAsia="Batang" w:hAnsi="Times"/>
          <w:i/>
          <w:szCs w:val="24"/>
          <w:lang w:eastAsia="x-none"/>
        </w:rPr>
        <w:t>average delay, delay spread, Doppler shift, Doppler spread</w:t>
      </w:r>
      <w:r w:rsidRPr="0055266B">
        <w:rPr>
          <w:rFonts w:ascii="Times" w:eastAsia="Batang" w:hAnsi="Times"/>
          <w:szCs w:val="24"/>
          <w:lang w:eastAsia="x-none"/>
        </w:rPr>
        <w:t>} (i.e., QCL-TypeA)</w:t>
      </w:r>
    </w:p>
    <w:p w14:paraId="3797FAF6"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cs="Times"/>
          <w:b/>
          <w:bCs/>
          <w:szCs w:val="24"/>
          <w:lang w:eastAsia="ko-KR"/>
        </w:rPr>
        <w:t>Variant B</w:t>
      </w:r>
      <w:r w:rsidRPr="0055266B">
        <w:rPr>
          <w:rFonts w:ascii="Times" w:eastAsia="Batang" w:hAnsi="Times" w:cs="Times"/>
          <w:szCs w:val="24"/>
          <w:lang w:eastAsia="ko-KR"/>
        </w:rPr>
        <w:t>: One of the TCI state can be associated with {</w:t>
      </w:r>
      <w:r w:rsidRPr="0055266B">
        <w:rPr>
          <w:rFonts w:ascii="Times" w:eastAsia="Batang" w:hAnsi="Times" w:cs="Times"/>
          <w:i/>
          <w:iCs/>
          <w:szCs w:val="24"/>
          <w:lang w:eastAsia="ko-KR"/>
        </w:rPr>
        <w:t>average delay, delay spread</w:t>
      </w:r>
      <w:r w:rsidRPr="0055266B">
        <w:rPr>
          <w:rFonts w:ascii="Times" w:eastAsia="Batang" w:hAnsi="Times" w:cs="Times"/>
          <w:szCs w:val="24"/>
          <w:lang w:eastAsia="ko-KR"/>
        </w:rPr>
        <w:t>} and another TCI state with {</w:t>
      </w:r>
      <w:r w:rsidRPr="0055266B">
        <w:rPr>
          <w:rFonts w:ascii="Times" w:eastAsia="Batang" w:hAnsi="Times" w:cs="Times"/>
          <w:i/>
          <w:iCs/>
          <w:szCs w:val="24"/>
          <w:lang w:eastAsia="ko-KR"/>
        </w:rPr>
        <w:t>Doppler shift, Doppler spread</w:t>
      </w:r>
      <w:r w:rsidRPr="0055266B">
        <w:rPr>
          <w:rFonts w:ascii="Times" w:eastAsia="Batang" w:hAnsi="Times" w:cs="Times"/>
          <w:szCs w:val="24"/>
          <w:lang w:eastAsia="ko-KR"/>
        </w:rPr>
        <w:t>} (i.e., QCL-TypeB)</w:t>
      </w:r>
    </w:p>
    <w:p w14:paraId="5C836F5B"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cs="Times"/>
          <w:b/>
          <w:bCs/>
          <w:szCs w:val="24"/>
          <w:lang w:eastAsia="ko-KR"/>
        </w:rPr>
        <w:t>Variant C</w:t>
      </w:r>
      <w:r w:rsidRPr="0055266B">
        <w:rPr>
          <w:rFonts w:ascii="Times" w:eastAsia="Batang" w:hAnsi="Times" w:cs="Times"/>
          <w:szCs w:val="24"/>
          <w:lang w:eastAsia="ko-KR"/>
        </w:rPr>
        <w:t>: One of the TCI state can be associated with {</w:t>
      </w:r>
      <w:r w:rsidRPr="0055266B">
        <w:rPr>
          <w:rFonts w:ascii="Times" w:eastAsia="Batang" w:hAnsi="Times" w:cs="Times"/>
          <w:i/>
          <w:iCs/>
          <w:szCs w:val="24"/>
          <w:lang w:eastAsia="ko-KR"/>
        </w:rPr>
        <w:t>delay spread</w:t>
      </w:r>
      <w:r w:rsidRPr="0055266B">
        <w:rPr>
          <w:rFonts w:ascii="Times" w:eastAsia="Batang" w:hAnsi="Times" w:cs="Times"/>
          <w:szCs w:val="24"/>
          <w:lang w:eastAsia="ko-KR"/>
        </w:rPr>
        <w:t>}  and another TCI states can be associated with {</w:t>
      </w:r>
      <w:r w:rsidRPr="0055266B">
        <w:rPr>
          <w:rFonts w:ascii="Times" w:eastAsia="Batang" w:hAnsi="Times" w:cs="Times"/>
          <w:i/>
          <w:iCs/>
          <w:szCs w:val="24"/>
          <w:lang w:eastAsia="ko-KR"/>
        </w:rPr>
        <w:t>average delay, delay spread, Doppler shift, Doppler spread</w:t>
      </w:r>
      <w:r w:rsidRPr="0055266B">
        <w:rPr>
          <w:rFonts w:ascii="Times" w:eastAsia="Batang" w:hAnsi="Times" w:cs="Times"/>
          <w:szCs w:val="24"/>
          <w:lang w:eastAsia="ko-KR"/>
        </w:rPr>
        <w:t>} (i.e., QCL-TypeA)</w:t>
      </w:r>
    </w:p>
    <w:p w14:paraId="3953D48B"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cs="Times"/>
          <w:b/>
          <w:bCs/>
          <w:szCs w:val="24"/>
          <w:lang w:eastAsia="ko-KR"/>
        </w:rPr>
        <w:t>Variant E</w:t>
      </w:r>
      <w:r w:rsidRPr="0055266B">
        <w:rPr>
          <w:rFonts w:ascii="Times" w:eastAsia="Batang" w:hAnsi="Times" w:cs="Times"/>
          <w:szCs w:val="24"/>
          <w:lang w:eastAsia="ko-KR"/>
        </w:rPr>
        <w:t>: Both TCI states can be associated with {</w:t>
      </w:r>
      <w:r w:rsidRPr="0055266B">
        <w:rPr>
          <w:rFonts w:ascii="Times" w:eastAsia="Batang" w:hAnsi="Times" w:cs="Times"/>
          <w:i/>
          <w:iCs/>
          <w:szCs w:val="24"/>
          <w:lang w:eastAsia="ko-KR"/>
        </w:rPr>
        <w:t>average delay, delay spread, Doppler shift, Doppler spread</w:t>
      </w:r>
      <w:r w:rsidRPr="0055266B">
        <w:rPr>
          <w:rFonts w:ascii="Times" w:eastAsia="Batang" w:hAnsi="Times" w:cs="Times"/>
          <w:szCs w:val="24"/>
          <w:lang w:eastAsia="ko-KR"/>
        </w:rPr>
        <w:t>} (i.e., QCL-TypeA)</w:t>
      </w:r>
    </w:p>
    <w:p w14:paraId="600DB435"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cs="Times"/>
          <w:szCs w:val="24"/>
          <w:lang w:eastAsia="ko-KR"/>
        </w:rPr>
        <w:t>FFS: Indication method to apply QCL, e.g., via new QCL-type, or reuse existing QCL-type while UE to ignore certain QCL properties</w:t>
      </w:r>
    </w:p>
    <w:p w14:paraId="08C73BAF"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cs="Times"/>
          <w:szCs w:val="24"/>
          <w:lang w:eastAsia="ko-KR"/>
        </w:rPr>
        <w:t>Note: Each TCI state in the above variants may be additionally associated with {Spatial Rx parameter} (i.e., QCL-TypeD)</w:t>
      </w:r>
    </w:p>
    <w:p w14:paraId="5E4967AA"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cs="Times"/>
          <w:szCs w:val="24"/>
          <w:lang w:eastAsia="ko-KR"/>
        </w:rPr>
        <w:t>Note: Companies are encouraged to provide evaluation results for the above variants based on agreed EVM from RAN1#102e meeting</w:t>
      </w:r>
    </w:p>
    <w:p w14:paraId="411ABC59"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cs="Times"/>
          <w:szCs w:val="24"/>
          <w:lang w:eastAsia="ko-KR"/>
        </w:rPr>
        <w:t>Note: Above variants are applicable to scheme 1 and/or TRP based pre-compensation as a reference for evaluation.</w:t>
      </w:r>
    </w:p>
    <w:p w14:paraId="39B88922"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cs="Times"/>
          <w:szCs w:val="24"/>
          <w:lang w:eastAsia="ko-KR"/>
        </w:rPr>
        <w:t>This agreement is for the purpose of evaluation and does not imply the support or lack of support of scheme 1 and/or TRP based pre-compensation</w:t>
      </w:r>
    </w:p>
    <w:p w14:paraId="3D996E52" w14:textId="566EE9EB" w:rsidR="0055266B" w:rsidRDefault="0055266B" w:rsidP="00E76B71">
      <w:pPr>
        <w:snapToGrid w:val="0"/>
        <w:spacing w:after="0"/>
        <w:rPr>
          <w:lang w:eastAsia="ja-JP"/>
        </w:rPr>
      </w:pPr>
    </w:p>
    <w:p w14:paraId="7810CFC2" w14:textId="77777777" w:rsidR="0055266B" w:rsidRPr="00E76B71" w:rsidRDefault="0055266B" w:rsidP="00E76B71">
      <w:pPr>
        <w:snapToGrid w:val="0"/>
        <w:spacing w:after="0"/>
        <w:rPr>
          <w:lang w:eastAsia="ja-JP"/>
        </w:rPr>
      </w:pPr>
    </w:p>
    <w:p w14:paraId="08CD32D7" w14:textId="77777777" w:rsidR="007E385F" w:rsidRPr="00E76B71" w:rsidRDefault="007E385F" w:rsidP="00E76B71">
      <w:pPr>
        <w:snapToGrid w:val="0"/>
        <w:spacing w:after="0"/>
        <w:rPr>
          <w:lang w:eastAsia="ja-JP"/>
        </w:rPr>
      </w:pPr>
    </w:p>
    <w:p w14:paraId="0D79CE69" w14:textId="77777777" w:rsidR="00324830" w:rsidRPr="00E76B71" w:rsidRDefault="00324830" w:rsidP="00E76B71">
      <w:pPr>
        <w:snapToGrid w:val="0"/>
        <w:spacing w:after="0"/>
        <w:rPr>
          <w:lang w:eastAsia="ja-JP"/>
        </w:rPr>
      </w:pPr>
      <w:r w:rsidRPr="00E76B71">
        <w:rPr>
          <w:u w:val="single"/>
          <w:lang w:eastAsia="ja-JP"/>
        </w:rPr>
        <w:t>SRS enhancements</w:t>
      </w:r>
      <w:r w:rsidRPr="00E76B71">
        <w:rPr>
          <w:lang w:eastAsia="ja-JP"/>
        </w:rPr>
        <w:t>:</w:t>
      </w:r>
    </w:p>
    <w:p w14:paraId="7B0CC108" w14:textId="62C8236C" w:rsidR="00324830" w:rsidRDefault="00324830" w:rsidP="00E76B71">
      <w:pPr>
        <w:snapToGrid w:val="0"/>
        <w:spacing w:after="0"/>
        <w:rPr>
          <w:lang w:val="en-US" w:eastAsia="ja-JP"/>
        </w:rPr>
      </w:pPr>
    </w:p>
    <w:p w14:paraId="6D996345" w14:textId="77777777" w:rsidR="0055266B" w:rsidRPr="0055266B" w:rsidRDefault="0055266B" w:rsidP="0055266B">
      <w:pPr>
        <w:widowControl w:val="0"/>
        <w:overflowPunct/>
        <w:autoSpaceDE/>
        <w:autoSpaceDN/>
        <w:adjustRightInd/>
        <w:snapToGrid w:val="0"/>
        <w:spacing w:after="0"/>
        <w:jc w:val="both"/>
        <w:textAlignment w:val="auto"/>
        <w:rPr>
          <w:rFonts w:ascii="Times" w:eastAsia="Microsoft YaHei" w:hAnsi="Times"/>
          <w:highlight w:val="green"/>
        </w:rPr>
      </w:pPr>
      <w:r w:rsidRPr="0055266B">
        <w:rPr>
          <w:rFonts w:ascii="Times" w:eastAsia="Microsoft YaHei" w:hAnsi="Times"/>
          <w:b/>
          <w:highlight w:val="green"/>
        </w:rPr>
        <w:t>Agreement</w:t>
      </w:r>
    </w:p>
    <w:p w14:paraId="308243EE" w14:textId="77777777" w:rsidR="0055266B" w:rsidRPr="0055266B" w:rsidRDefault="0055266B" w:rsidP="0055266B">
      <w:pPr>
        <w:widowControl w:val="0"/>
        <w:overflowPunct/>
        <w:autoSpaceDE/>
        <w:autoSpaceDN/>
        <w:adjustRightInd/>
        <w:snapToGrid w:val="0"/>
        <w:spacing w:after="0"/>
        <w:jc w:val="both"/>
        <w:textAlignment w:val="auto"/>
        <w:rPr>
          <w:rFonts w:ascii="Times" w:eastAsia="Microsoft YaHei" w:hAnsi="Times"/>
        </w:rPr>
      </w:pPr>
      <w:r w:rsidRPr="0055266B">
        <w:rPr>
          <w:rFonts w:ascii="Times" w:eastAsia="Microsoft YaHei" w:hAnsi="Times"/>
        </w:rPr>
        <w:t xml:space="preserve">A given aperiodic SRS resource set is transmitted in the (t+1)-th available slot counting from a reference slot, where t is indicated from DCI, or RRC (if only one value of t is configured in RRC), and the candidate values of t </w:t>
      </w:r>
      <w:r w:rsidRPr="0055266B">
        <w:rPr>
          <w:rFonts w:ascii="Times" w:eastAsia="Microsoft YaHei" w:hAnsi="Times" w:hint="eastAsia"/>
        </w:rPr>
        <w:t>at</w:t>
      </w:r>
      <w:r w:rsidRPr="0055266B">
        <w:rPr>
          <w:rFonts w:ascii="Times" w:eastAsia="Microsoft YaHei" w:hAnsi="Times"/>
        </w:rPr>
        <w:t xml:space="preserve"> least </w:t>
      </w:r>
      <w:r w:rsidRPr="0055266B">
        <w:rPr>
          <w:rFonts w:ascii="Times" w:eastAsia="Microsoft YaHei" w:hAnsi="Times" w:hint="eastAsia"/>
        </w:rPr>
        <w:t>include</w:t>
      </w:r>
      <w:r w:rsidRPr="0055266B">
        <w:rPr>
          <w:rFonts w:ascii="Times" w:eastAsia="Microsoft YaHei" w:hAnsi="Times"/>
        </w:rPr>
        <w:t xml:space="preserve"> 0. Adopt at least one of the following options for the reference slot.</w:t>
      </w:r>
    </w:p>
    <w:p w14:paraId="1074D0AA"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Opt. 1: Reference slot is the slot with the triggering DCI.</w:t>
      </w:r>
    </w:p>
    <w:p w14:paraId="6C75BD02"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Opt. 2: Reference slot is the slot indicated by the legacy triggering offset.</w:t>
      </w:r>
    </w:p>
    <w:p w14:paraId="7BE0D8DA"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 xml:space="preserve">FFS the detailed definition of “available slot” </w:t>
      </w:r>
      <w:r w:rsidRPr="0055266B">
        <w:rPr>
          <w:rFonts w:ascii="Times" w:eastAsia="Batang" w:hAnsi="Times" w:hint="eastAsia"/>
          <w:szCs w:val="24"/>
          <w:lang w:eastAsia="x-none"/>
        </w:rPr>
        <w:t>considering</w:t>
      </w:r>
      <w:r w:rsidRPr="0055266B">
        <w:rPr>
          <w:rFonts w:ascii="Times" w:eastAsia="Batang" w:hAnsi="Times"/>
          <w:szCs w:val="24"/>
          <w:lang w:eastAsia="x-none"/>
        </w:rPr>
        <w:t xml:space="preserve"> UE processing complexity </w:t>
      </w:r>
      <w:r w:rsidRPr="0055266B">
        <w:rPr>
          <w:rFonts w:ascii="Times" w:eastAsia="Batang" w:hAnsi="Times" w:hint="eastAsia"/>
          <w:szCs w:val="24"/>
          <w:lang w:eastAsia="x-none"/>
        </w:rPr>
        <w:t>and</w:t>
      </w:r>
      <w:r w:rsidRPr="0055266B">
        <w:rPr>
          <w:rFonts w:ascii="Times" w:eastAsia="Batang" w:hAnsi="Times"/>
          <w:szCs w:val="24"/>
          <w:lang w:eastAsia="x-none"/>
        </w:rPr>
        <w:t xml:space="preserve"> timeline to determine available slot, </w:t>
      </w:r>
      <w:r w:rsidRPr="0055266B">
        <w:rPr>
          <w:rFonts w:ascii="Times" w:eastAsia="Batang" w:hAnsi="Times" w:hint="eastAsia"/>
          <w:szCs w:val="24"/>
          <w:lang w:eastAsia="x-none"/>
        </w:rPr>
        <w:t>potential</w:t>
      </w:r>
      <w:r w:rsidRPr="0055266B">
        <w:rPr>
          <w:rFonts w:ascii="Times" w:eastAsia="Batang" w:hAnsi="Times"/>
          <w:szCs w:val="24"/>
          <w:lang w:eastAsia="x-none"/>
        </w:rPr>
        <w:t xml:space="preserve"> co-existence with collision handling, etc., e.g.,</w:t>
      </w:r>
    </w:p>
    <w:p w14:paraId="7BEC2F62" w14:textId="77777777" w:rsidR="0055266B" w:rsidRPr="0055266B" w:rsidRDefault="0055266B" w:rsidP="00E26F4B">
      <w:pPr>
        <w:numPr>
          <w:ilvl w:val="1"/>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EE2BD1C"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FFS explicit or implicit indication of t</w:t>
      </w:r>
    </w:p>
    <w:p w14:paraId="4B7DB469"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FFS whether updating candidate triggering offsets in MAC CE may be beneficial</w:t>
      </w:r>
    </w:p>
    <w:p w14:paraId="307F06CC"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1434941B" w14:textId="77777777" w:rsidR="0055266B" w:rsidRPr="0055266B" w:rsidRDefault="0055266B" w:rsidP="0055266B">
      <w:pPr>
        <w:widowControl w:val="0"/>
        <w:overflowPunct/>
        <w:autoSpaceDE/>
        <w:autoSpaceDN/>
        <w:adjustRightInd/>
        <w:snapToGrid w:val="0"/>
        <w:spacing w:after="0"/>
        <w:jc w:val="both"/>
        <w:textAlignment w:val="auto"/>
        <w:rPr>
          <w:rFonts w:ascii="Times" w:eastAsia="Microsoft YaHei" w:hAnsi="Times"/>
          <w:b/>
          <w:highlight w:val="green"/>
        </w:rPr>
      </w:pPr>
      <w:r w:rsidRPr="0055266B">
        <w:rPr>
          <w:rFonts w:ascii="Times" w:eastAsia="Microsoft YaHei" w:hAnsi="Times"/>
          <w:b/>
          <w:highlight w:val="green"/>
        </w:rPr>
        <w:t>Agreement</w:t>
      </w:r>
    </w:p>
    <w:p w14:paraId="40229B09" w14:textId="77777777" w:rsidR="0055266B" w:rsidRPr="0055266B" w:rsidRDefault="0055266B" w:rsidP="0055266B">
      <w:pPr>
        <w:widowControl w:val="0"/>
        <w:overflowPunct/>
        <w:autoSpaceDE/>
        <w:autoSpaceDN/>
        <w:adjustRightInd/>
        <w:snapToGrid w:val="0"/>
        <w:spacing w:after="0"/>
        <w:jc w:val="both"/>
        <w:textAlignment w:val="auto"/>
        <w:rPr>
          <w:rFonts w:ascii="Times" w:eastAsia="Microsoft YaHei" w:hAnsi="Times"/>
        </w:rPr>
      </w:pPr>
      <w:r w:rsidRPr="0055266B">
        <w:rPr>
          <w:rFonts w:ascii="Times" w:eastAsia="Microsoft YaHei" w:hAnsi="Times"/>
        </w:rPr>
        <w:t>Support at least DCI 0_1 and 0_2 to trigger aperiodic SRS without data and without CSI.</w:t>
      </w:r>
    </w:p>
    <w:p w14:paraId="0AA29033"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FFS whether/how to re-purpose the unused fields, e.g., the triggering offset(s) and the frequency resources for triggering A-SRS on one or more component carriers, SFI-index, etc.</w:t>
      </w:r>
    </w:p>
    <w:p w14:paraId="1982A588"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FFS UL/DL DCI with data for aperiodic SRS</w:t>
      </w:r>
    </w:p>
    <w:p w14:paraId="4415244E"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 xml:space="preserve">FFS group common DCI </w:t>
      </w:r>
    </w:p>
    <w:p w14:paraId="7A1E8C44"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00F7F4EF" w14:textId="77777777" w:rsidR="0055266B" w:rsidRPr="0055266B" w:rsidRDefault="0055266B" w:rsidP="0055266B">
      <w:pPr>
        <w:overflowPunct/>
        <w:autoSpaceDE/>
        <w:autoSpaceDN/>
        <w:adjustRightInd/>
        <w:spacing w:after="0"/>
        <w:textAlignment w:val="auto"/>
        <w:rPr>
          <w:rFonts w:ascii="Times" w:eastAsia="Batang" w:hAnsi="Times"/>
          <w:b/>
          <w:szCs w:val="24"/>
          <w:highlight w:val="green"/>
        </w:rPr>
      </w:pPr>
      <w:r w:rsidRPr="0055266B">
        <w:rPr>
          <w:rFonts w:ascii="Times" w:eastAsia="Batang" w:hAnsi="Times"/>
          <w:b/>
          <w:szCs w:val="24"/>
          <w:highlight w:val="green"/>
        </w:rPr>
        <w:t>Agreement</w:t>
      </w:r>
    </w:p>
    <w:p w14:paraId="437C1B6A" w14:textId="77777777" w:rsidR="0055266B" w:rsidRPr="0055266B" w:rsidRDefault="0055266B" w:rsidP="0055266B">
      <w:pPr>
        <w:widowControl w:val="0"/>
        <w:overflowPunct/>
        <w:autoSpaceDE/>
        <w:autoSpaceDN/>
        <w:adjustRightInd/>
        <w:snapToGrid w:val="0"/>
        <w:spacing w:after="0"/>
        <w:jc w:val="both"/>
        <w:textAlignment w:val="auto"/>
        <w:rPr>
          <w:rFonts w:ascii="Times" w:eastAsia="Malgun Gothic" w:hAnsi="Times"/>
        </w:rPr>
      </w:pPr>
      <w:r w:rsidRPr="0055266B">
        <w:rPr>
          <w:rFonts w:ascii="Times" w:eastAsia="Malgun Gothic" w:hAnsi="Times"/>
        </w:rPr>
        <w:t>In Rel-17 SRS coverage and capacity enhancement, support at least one scheme from Class 2 and Class 3, and deprioritize Class 1.</w:t>
      </w:r>
    </w:p>
    <w:p w14:paraId="0B3479E5"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Note: Extensions of Rel-15/16 frequency hopping are included in Classes 2 and 3, e.g. where UE hops once per symbol within a Rel-17 SRS resource.</w:t>
      </w:r>
    </w:p>
    <w:p w14:paraId="3303D50E" w14:textId="449C3CC5" w:rsidR="0055266B" w:rsidRDefault="0055266B" w:rsidP="00E76B71">
      <w:pPr>
        <w:snapToGrid w:val="0"/>
        <w:spacing w:after="0"/>
        <w:rPr>
          <w:lang w:eastAsia="ja-JP"/>
        </w:rPr>
      </w:pPr>
    </w:p>
    <w:p w14:paraId="385F5D05" w14:textId="77777777" w:rsidR="0055266B" w:rsidRPr="0055266B" w:rsidRDefault="0055266B" w:rsidP="0055266B">
      <w:pPr>
        <w:overflowPunct/>
        <w:autoSpaceDE/>
        <w:autoSpaceDN/>
        <w:adjustRightInd/>
        <w:spacing w:after="0"/>
        <w:textAlignment w:val="auto"/>
        <w:rPr>
          <w:rFonts w:ascii="Times" w:eastAsia="Batang" w:hAnsi="Times"/>
          <w:b/>
          <w:bCs/>
          <w:szCs w:val="24"/>
          <w:highlight w:val="green"/>
        </w:rPr>
      </w:pPr>
      <w:r w:rsidRPr="0055266B">
        <w:rPr>
          <w:rFonts w:ascii="Times" w:eastAsia="Batang" w:hAnsi="Times"/>
          <w:b/>
          <w:bCs/>
          <w:szCs w:val="24"/>
          <w:highlight w:val="green"/>
        </w:rPr>
        <w:t>Agreement</w:t>
      </w:r>
    </w:p>
    <w:p w14:paraId="3D806128" w14:textId="77777777" w:rsidR="0055266B" w:rsidRPr="0055266B" w:rsidRDefault="0055266B" w:rsidP="0055266B">
      <w:pPr>
        <w:widowControl w:val="0"/>
        <w:overflowPunct/>
        <w:autoSpaceDE/>
        <w:autoSpaceDN/>
        <w:adjustRightInd/>
        <w:snapToGrid w:val="0"/>
        <w:spacing w:after="0"/>
        <w:jc w:val="both"/>
        <w:textAlignment w:val="auto"/>
        <w:rPr>
          <w:rFonts w:ascii="Times" w:eastAsia="Malgun Gothic" w:hAnsi="Times"/>
          <w:iCs/>
        </w:rPr>
      </w:pPr>
      <w:r w:rsidRPr="0055266B">
        <w:rPr>
          <w:rFonts w:ascii="Times" w:eastAsia="Malgun Gothic" w:hAnsi="Times"/>
          <w:iCs/>
        </w:rPr>
        <w:t>Candidate schemes for Class 2:</w:t>
      </w:r>
    </w:p>
    <w:p w14:paraId="011C1B4B"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iCs/>
          <w:szCs w:val="24"/>
          <w:lang w:eastAsia="x-none"/>
        </w:rPr>
      </w:pPr>
      <w:r w:rsidRPr="0055266B">
        <w:rPr>
          <w:rFonts w:ascii="Times" w:eastAsia="Batang" w:hAnsi="Times"/>
          <w:iCs/>
          <w:szCs w:val="24"/>
          <w:lang w:eastAsia="x-none"/>
        </w:rPr>
        <w:t>Scheme 2-0: Increase the number of repetition symbols in one slot</w:t>
      </w:r>
    </w:p>
    <w:p w14:paraId="2E4FC4F8"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iCs/>
          <w:szCs w:val="24"/>
          <w:lang w:eastAsia="x-none"/>
        </w:rPr>
      </w:pPr>
      <w:r w:rsidRPr="0055266B">
        <w:rPr>
          <w:rFonts w:ascii="Times" w:eastAsia="Batang" w:hAnsi="Times"/>
          <w:iCs/>
          <w:szCs w:val="24"/>
          <w:lang w:eastAsia="x-none"/>
        </w:rPr>
        <w:t>Scheme 2-1: Inter-slot repetition on consecutive symbols or non-consecutive symbols across slots</w:t>
      </w:r>
    </w:p>
    <w:p w14:paraId="454424D4"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iCs/>
          <w:szCs w:val="24"/>
          <w:lang w:eastAsia="x-none"/>
        </w:rPr>
      </w:pPr>
      <w:r w:rsidRPr="0055266B">
        <w:rPr>
          <w:rFonts w:ascii="Times" w:eastAsia="Batang" w:hAnsi="Times"/>
          <w:iCs/>
          <w:szCs w:val="24"/>
          <w:lang w:eastAsia="x-none"/>
        </w:rPr>
        <w:lastRenderedPageBreak/>
        <w:t>Scheme 2-2: Repetition with TD-OCC</w:t>
      </w:r>
    </w:p>
    <w:p w14:paraId="6245A9F9"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iCs/>
          <w:szCs w:val="24"/>
          <w:lang w:eastAsia="x-none"/>
        </w:rPr>
      </w:pPr>
      <w:r w:rsidRPr="0055266B">
        <w:rPr>
          <w:rFonts w:ascii="Times" w:eastAsia="Batang" w:hAnsi="Times"/>
          <w:iCs/>
          <w:szCs w:val="24"/>
          <w:lang w:eastAsia="x-none"/>
        </w:rPr>
        <w:t>Scheme 2-3: Repetition with CS hopping</w:t>
      </w:r>
    </w:p>
    <w:p w14:paraId="2596AC98" w14:textId="77777777" w:rsidR="0055266B" w:rsidRPr="0055266B" w:rsidRDefault="0055266B" w:rsidP="0055266B">
      <w:pPr>
        <w:widowControl w:val="0"/>
        <w:overflowPunct/>
        <w:autoSpaceDE/>
        <w:autoSpaceDN/>
        <w:adjustRightInd/>
        <w:snapToGrid w:val="0"/>
        <w:spacing w:after="0"/>
        <w:jc w:val="both"/>
        <w:textAlignment w:val="auto"/>
        <w:rPr>
          <w:rFonts w:ascii="Times" w:eastAsia="Malgun Gothic" w:hAnsi="Times"/>
          <w:iCs/>
        </w:rPr>
      </w:pPr>
      <w:r w:rsidRPr="0055266B">
        <w:rPr>
          <w:rFonts w:ascii="Times" w:eastAsia="Malgun Gothic" w:hAnsi="Times"/>
          <w:iCs/>
        </w:rPr>
        <w:t>Candidate schemes for Class 3:</w:t>
      </w:r>
    </w:p>
    <w:p w14:paraId="206815B8"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iCs/>
          <w:szCs w:val="24"/>
          <w:lang w:eastAsia="x-none"/>
        </w:rPr>
      </w:pPr>
      <w:r w:rsidRPr="0055266B">
        <w:rPr>
          <w:rFonts w:ascii="Times" w:eastAsia="Batang" w:hAnsi="Times"/>
          <w:iCs/>
          <w:szCs w:val="24"/>
          <w:lang w:eastAsia="x-none"/>
        </w:rPr>
        <w:t>Scheme 3-1: RB-level partial frequency sounding</w:t>
      </w:r>
    </w:p>
    <w:p w14:paraId="5415E6CB"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iCs/>
          <w:szCs w:val="24"/>
          <w:lang w:eastAsia="x-none"/>
        </w:rPr>
      </w:pPr>
      <w:r w:rsidRPr="0055266B">
        <w:rPr>
          <w:rFonts w:ascii="Times" w:eastAsia="Batang" w:hAnsi="Times"/>
          <w:iCs/>
          <w:szCs w:val="24"/>
          <w:lang w:eastAsia="x-none"/>
        </w:rPr>
        <w:t>Scheme 3-2: Subcarrier-level partial frequency sounding</w:t>
      </w:r>
    </w:p>
    <w:p w14:paraId="6743E75D"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Scheme 3-3: Subband-level partial frequency sounding</w:t>
      </w:r>
    </w:p>
    <w:p w14:paraId="330FD106"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 xml:space="preserve">Scheme 3-4: Partial-frequency sounding schemes assisted with CSI-RS, where SRS is transmitted in a subset of RBs </w:t>
      </w:r>
      <w:r w:rsidRPr="0055266B">
        <w:rPr>
          <w:rFonts w:ascii="Times" w:eastAsia="Batang" w:hAnsi="Times" w:hint="eastAsia"/>
          <w:szCs w:val="24"/>
          <w:lang w:eastAsia="x-none"/>
        </w:rPr>
        <w:t>of</w:t>
      </w:r>
      <w:r w:rsidRPr="0055266B">
        <w:rPr>
          <w:rFonts w:ascii="Times" w:eastAsia="Batang" w:hAnsi="Times"/>
          <w:szCs w:val="24"/>
          <w:lang w:eastAsia="x-none"/>
        </w:rPr>
        <w:t xml:space="preserve"> the original SRS frequency resource</w:t>
      </w:r>
    </w:p>
    <w:p w14:paraId="00D29EC9"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Scheme 3-5: Dynamic change of SRS bandwidth with RB-level subband size scaling</w:t>
      </w:r>
    </w:p>
    <w:p w14:paraId="2B224310"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Note: Consider issues like gNB receiver complexity,</w:t>
      </w:r>
      <w:r w:rsidRPr="0055266B" w:rsidDel="00B419B1">
        <w:rPr>
          <w:rFonts w:ascii="Times" w:eastAsia="Batang" w:hAnsi="Times"/>
          <w:szCs w:val="24"/>
          <w:lang w:eastAsia="x-none"/>
        </w:rPr>
        <w:t xml:space="preserve"> </w:t>
      </w:r>
      <w:r w:rsidRPr="0055266B">
        <w:rPr>
          <w:rFonts w:ascii="Times" w:eastAsia="Batang" w:hAnsi="Times"/>
          <w:szCs w:val="24"/>
          <w:lang w:eastAsia="x-none"/>
        </w:rPr>
        <w:t xml:space="preserve"> PAPR, etc., with above schemes</w:t>
      </w:r>
    </w:p>
    <w:p w14:paraId="5C737F93" w14:textId="77777777" w:rsidR="0055266B" w:rsidRPr="0055266B" w:rsidRDefault="0055266B" w:rsidP="00E26F4B">
      <w:pPr>
        <w:numPr>
          <w:ilvl w:val="0"/>
          <w:numId w:val="30"/>
        </w:numPr>
        <w:overflowPunct/>
        <w:autoSpaceDE/>
        <w:autoSpaceDN/>
        <w:adjustRightInd/>
        <w:spacing w:after="0"/>
        <w:textAlignment w:val="auto"/>
        <w:rPr>
          <w:rFonts w:ascii="Times" w:eastAsia="Batang" w:hAnsi="Times"/>
          <w:szCs w:val="24"/>
          <w:lang w:eastAsia="x-none"/>
        </w:rPr>
      </w:pPr>
      <w:r w:rsidRPr="0055266B">
        <w:rPr>
          <w:rFonts w:ascii="Times" w:eastAsia="Batang" w:hAnsi="Times"/>
          <w:szCs w:val="24"/>
          <w:lang w:eastAsia="x-none"/>
        </w:rPr>
        <w:t>Note: Joint operation between Class 2 and Class 3 schemes can be considered</w:t>
      </w:r>
    </w:p>
    <w:p w14:paraId="55F209AC"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4169F6C8" w14:textId="77777777" w:rsidR="0055266B" w:rsidRPr="0055266B" w:rsidRDefault="0055266B" w:rsidP="0055266B">
      <w:pPr>
        <w:widowControl w:val="0"/>
        <w:overflowPunct/>
        <w:autoSpaceDE/>
        <w:autoSpaceDN/>
        <w:adjustRightInd/>
        <w:snapToGrid w:val="0"/>
        <w:spacing w:after="0"/>
        <w:jc w:val="both"/>
        <w:textAlignment w:val="auto"/>
        <w:rPr>
          <w:rFonts w:ascii="Times" w:eastAsia="Microsoft YaHei" w:hAnsi="Times"/>
          <w:b/>
          <w:iCs/>
          <w:highlight w:val="green"/>
        </w:rPr>
      </w:pPr>
      <w:r w:rsidRPr="0055266B">
        <w:rPr>
          <w:rFonts w:ascii="Times" w:eastAsia="Microsoft YaHei" w:hAnsi="Times"/>
          <w:b/>
          <w:iCs/>
          <w:highlight w:val="green"/>
        </w:rPr>
        <w:t>Agreement</w:t>
      </w:r>
    </w:p>
    <w:p w14:paraId="192D34B2" w14:textId="77777777" w:rsidR="0055266B" w:rsidRPr="0055266B" w:rsidRDefault="0055266B" w:rsidP="0055266B">
      <w:pPr>
        <w:widowControl w:val="0"/>
        <w:overflowPunct/>
        <w:autoSpaceDE/>
        <w:autoSpaceDN/>
        <w:adjustRightInd/>
        <w:snapToGrid w:val="0"/>
        <w:spacing w:after="0"/>
        <w:jc w:val="both"/>
        <w:textAlignment w:val="auto"/>
        <w:rPr>
          <w:rFonts w:ascii="Times" w:eastAsia="Microsoft YaHei" w:hAnsi="Times"/>
          <w:iCs/>
        </w:rPr>
      </w:pPr>
      <w:r w:rsidRPr="0055266B">
        <w:rPr>
          <w:rFonts w:ascii="Times" w:eastAsia="Microsoft YaHei" w:hAnsi="Times"/>
          <w:iCs/>
        </w:rPr>
        <w:t>For antenna switching up to 8Rx, support SRS resource configurations for {1T6R, 1T8R, 2T6R, 2T8R, [4T6R], 4T8R}.</w:t>
      </w:r>
    </w:p>
    <w:p w14:paraId="38D421D1" w14:textId="77777777" w:rsidR="0055266B" w:rsidRPr="0055266B" w:rsidRDefault="0055266B" w:rsidP="00E76B71">
      <w:pPr>
        <w:snapToGrid w:val="0"/>
        <w:spacing w:after="0"/>
        <w:rPr>
          <w:lang w:eastAsia="ja-JP"/>
        </w:rPr>
      </w:pPr>
    </w:p>
    <w:p w14:paraId="4E8C1B3C" w14:textId="77777777" w:rsidR="007E385F" w:rsidRPr="00E76B71" w:rsidRDefault="007E385F" w:rsidP="00E76B71">
      <w:pPr>
        <w:snapToGrid w:val="0"/>
        <w:spacing w:after="0"/>
        <w:rPr>
          <w:lang w:eastAsia="ja-JP"/>
        </w:rPr>
      </w:pPr>
    </w:p>
    <w:p w14:paraId="46B1C46B" w14:textId="31F6AD71" w:rsidR="00F44901" w:rsidRPr="00E76B71" w:rsidRDefault="00324830" w:rsidP="00E76B71">
      <w:pPr>
        <w:snapToGrid w:val="0"/>
        <w:spacing w:after="0"/>
        <w:rPr>
          <w:lang w:eastAsia="ja-JP"/>
        </w:rPr>
      </w:pPr>
      <w:r w:rsidRPr="00E76B71">
        <w:rPr>
          <w:u w:val="single"/>
          <w:lang w:eastAsia="ja-JP"/>
        </w:rPr>
        <w:t>CSI enhancements</w:t>
      </w:r>
      <w:r w:rsidRPr="00E76B71">
        <w:rPr>
          <w:lang w:eastAsia="ja-JP"/>
        </w:rPr>
        <w:t>:</w:t>
      </w:r>
      <w:r w:rsidR="009222CB" w:rsidRPr="00E76B71">
        <w:rPr>
          <w:lang w:eastAsia="ja-JP"/>
        </w:rPr>
        <w:t xml:space="preserve"> </w:t>
      </w:r>
    </w:p>
    <w:p w14:paraId="675A3ACA" w14:textId="14165038" w:rsidR="009B3E40" w:rsidRDefault="009B3E40" w:rsidP="002C394E">
      <w:pPr>
        <w:spacing w:after="120"/>
        <w:rPr>
          <w:lang w:eastAsia="ja-JP"/>
        </w:rPr>
      </w:pPr>
    </w:p>
    <w:p w14:paraId="4E83B2EA" w14:textId="77777777" w:rsidR="0055266B" w:rsidRPr="0055266B" w:rsidRDefault="0055266B" w:rsidP="0055266B">
      <w:pPr>
        <w:overflowPunct/>
        <w:autoSpaceDE/>
        <w:autoSpaceDN/>
        <w:adjustRightInd/>
        <w:spacing w:after="0"/>
        <w:textAlignment w:val="auto"/>
        <w:rPr>
          <w:rFonts w:ascii="Times" w:eastAsia="Batang" w:hAnsi="Times"/>
          <w:b/>
          <w:bCs/>
          <w:highlight w:val="green"/>
        </w:rPr>
      </w:pPr>
      <w:r w:rsidRPr="0055266B">
        <w:rPr>
          <w:rFonts w:ascii="Times" w:eastAsia="Batang" w:hAnsi="Times"/>
          <w:b/>
          <w:bCs/>
          <w:highlight w:val="green"/>
        </w:rPr>
        <w:t>Agreement</w:t>
      </w:r>
    </w:p>
    <w:p w14:paraId="2D73A063" w14:textId="77777777" w:rsidR="0055266B" w:rsidRPr="0055266B" w:rsidRDefault="0055266B" w:rsidP="0055266B">
      <w:pPr>
        <w:overflowPunct/>
        <w:autoSpaceDE/>
        <w:autoSpaceDN/>
        <w:adjustRightInd/>
        <w:spacing w:after="0"/>
        <w:textAlignment w:val="auto"/>
        <w:rPr>
          <w:rFonts w:ascii="Times" w:eastAsia="Batang" w:hAnsi="Times"/>
        </w:rPr>
      </w:pPr>
      <w:r w:rsidRPr="0055266B">
        <w:rPr>
          <w:rFonts w:ascii="Times" w:eastAsia="Batang" w:hAnsi="Times"/>
        </w:rPr>
        <w:t>Port selection codebook enhancements utilizing DL/UL reciprocity of angle and/or delay is supported in Rel-17.</w:t>
      </w:r>
    </w:p>
    <w:p w14:paraId="47DCC696"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7BBB5369" w14:textId="77777777" w:rsidR="0055266B" w:rsidRPr="0055266B" w:rsidRDefault="0055266B" w:rsidP="0055266B">
      <w:pPr>
        <w:overflowPunct/>
        <w:autoSpaceDE/>
        <w:autoSpaceDN/>
        <w:adjustRightInd/>
        <w:spacing w:after="0"/>
        <w:textAlignment w:val="auto"/>
        <w:rPr>
          <w:rFonts w:ascii="Times" w:eastAsia="Batang" w:hAnsi="Times"/>
          <w:b/>
          <w:bCs/>
          <w:szCs w:val="24"/>
          <w:highlight w:val="green"/>
        </w:rPr>
      </w:pPr>
      <w:r w:rsidRPr="0055266B">
        <w:rPr>
          <w:rFonts w:ascii="Times" w:eastAsia="Batang" w:hAnsi="Times"/>
          <w:b/>
          <w:bCs/>
          <w:szCs w:val="24"/>
          <w:highlight w:val="green"/>
        </w:rPr>
        <w:t>Agreement</w:t>
      </w:r>
    </w:p>
    <w:p w14:paraId="5C7BEB10" w14:textId="77777777" w:rsidR="0055266B" w:rsidRPr="0055266B" w:rsidRDefault="0055266B" w:rsidP="0055266B">
      <w:pPr>
        <w:overflowPunct/>
        <w:autoSpaceDE/>
        <w:autoSpaceDN/>
        <w:adjustRightInd/>
        <w:spacing w:after="0"/>
        <w:textAlignment w:val="auto"/>
        <w:rPr>
          <w:rFonts w:ascii="Times" w:eastAsia="Batang" w:hAnsi="Times"/>
          <w:szCs w:val="24"/>
        </w:rPr>
      </w:pPr>
      <w:r w:rsidRPr="0055266B">
        <w:rPr>
          <w:rFonts w:ascii="Times" w:eastAsia="Batang" w:hAnsi="Times"/>
          <w:szCs w:val="24"/>
        </w:rPr>
        <w:t>Rel-17 CSI measurement and reporting for DL multi-TRP and/or multi-panel transmission shall be enhanced to support and enable more dynamic channel/interference hypotheses for NCJT.</w:t>
      </w:r>
    </w:p>
    <w:p w14:paraId="18F5B1D6"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24B41D3C" w14:textId="77777777" w:rsidR="0055266B" w:rsidRPr="0055266B" w:rsidRDefault="0055266B" w:rsidP="0055266B">
      <w:pPr>
        <w:overflowPunct/>
        <w:autoSpaceDE/>
        <w:autoSpaceDN/>
        <w:adjustRightInd/>
        <w:spacing w:after="0"/>
        <w:textAlignment w:val="auto"/>
        <w:rPr>
          <w:rFonts w:ascii="Times" w:eastAsia="Batang" w:hAnsi="Times"/>
          <w:b/>
          <w:bCs/>
          <w:szCs w:val="24"/>
          <w:highlight w:val="green"/>
        </w:rPr>
      </w:pPr>
      <w:r w:rsidRPr="0055266B">
        <w:rPr>
          <w:rFonts w:ascii="Times" w:eastAsia="Batang" w:hAnsi="Times"/>
          <w:b/>
          <w:bCs/>
          <w:szCs w:val="24"/>
          <w:highlight w:val="green"/>
        </w:rPr>
        <w:t>Agreement</w:t>
      </w:r>
    </w:p>
    <w:p w14:paraId="2CD24D02" w14:textId="77777777" w:rsidR="0055266B" w:rsidRPr="0055266B" w:rsidRDefault="0055266B" w:rsidP="0055266B">
      <w:pPr>
        <w:overflowPunct/>
        <w:autoSpaceDE/>
        <w:autoSpaceDN/>
        <w:adjustRightInd/>
        <w:spacing w:after="0"/>
        <w:textAlignment w:val="auto"/>
        <w:rPr>
          <w:rFonts w:ascii="Times" w:eastAsia="Batang" w:hAnsi="Times"/>
          <w:szCs w:val="24"/>
        </w:rPr>
      </w:pPr>
      <w:r w:rsidRPr="0055266B">
        <w:rPr>
          <w:rFonts w:ascii="Times" w:eastAsia="Batang" w:hAnsi="Times"/>
          <w:szCs w:val="24"/>
        </w:rPr>
        <w:t>Study following alternatives, and select one or a combination of multiple alternatives for Rel-17 in 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5266B" w:rsidRPr="0055266B" w14:paraId="7BBFD7D0" w14:textId="77777777" w:rsidTr="00E92077">
        <w:tc>
          <w:tcPr>
            <w:tcW w:w="9839" w:type="dxa"/>
            <w:shd w:val="clear" w:color="auto" w:fill="auto"/>
          </w:tcPr>
          <w:p w14:paraId="1AE100C6" w14:textId="5BACA1BF" w:rsidR="0055266B" w:rsidRPr="0055266B" w:rsidRDefault="0055266B" w:rsidP="0055266B">
            <w:pPr>
              <w:overflowPunct/>
              <w:autoSpaceDE/>
              <w:autoSpaceDN/>
              <w:adjustRightInd/>
              <w:spacing w:after="0"/>
              <w:textAlignment w:val="auto"/>
              <w:rPr>
                <w:rFonts w:ascii="Times" w:eastAsia="Batang" w:hAnsi="Times"/>
                <w:szCs w:val="24"/>
              </w:rPr>
            </w:pPr>
            <w:r w:rsidRPr="0055266B">
              <w:rPr>
                <w:rFonts w:ascii="Times" w:eastAsia="Batang" w:hAnsi="Times"/>
                <w:noProof/>
                <w:szCs w:val="24"/>
                <w:lang w:val="en-US" w:eastAsia="ko-KR"/>
              </w:rPr>
              <w:drawing>
                <wp:inline distT="0" distB="0" distL="0" distR="0" wp14:anchorId="0ECACA06" wp14:editId="727DB599">
                  <wp:extent cx="573278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780" cy="161925"/>
                          </a:xfrm>
                          <a:prstGeom prst="rect">
                            <a:avLst/>
                          </a:prstGeom>
                          <a:noFill/>
                          <a:ln>
                            <a:noFill/>
                          </a:ln>
                        </pic:spPr>
                      </pic:pic>
                    </a:graphicData>
                  </a:graphic>
                </wp:inline>
              </w:drawing>
            </w:r>
          </w:p>
          <w:p w14:paraId="44E76480"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7C0761A8" w14:textId="2C35D9CD" w:rsidR="0055266B" w:rsidRPr="0055266B" w:rsidRDefault="0055266B" w:rsidP="0055266B">
            <w:pPr>
              <w:overflowPunct/>
              <w:autoSpaceDE/>
              <w:autoSpaceDN/>
              <w:adjustRightInd/>
              <w:spacing w:after="0"/>
              <w:textAlignment w:val="auto"/>
              <w:rPr>
                <w:rFonts w:ascii="Times" w:eastAsia="Batang" w:hAnsi="Times"/>
                <w:szCs w:val="24"/>
              </w:rPr>
            </w:pPr>
            <w:r w:rsidRPr="0055266B">
              <w:rPr>
                <w:rFonts w:ascii="Times" w:eastAsia="Batang" w:hAnsi="Times"/>
                <w:noProof/>
                <w:szCs w:val="24"/>
                <w:lang w:val="en-US" w:eastAsia="ko-KR"/>
              </w:rPr>
              <w:drawing>
                <wp:inline distT="0" distB="0" distL="0" distR="0" wp14:anchorId="14B51236" wp14:editId="04CF9FE5">
                  <wp:extent cx="5732780" cy="14281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780" cy="1428115"/>
                          </a:xfrm>
                          <a:prstGeom prst="rect">
                            <a:avLst/>
                          </a:prstGeom>
                          <a:noFill/>
                          <a:ln>
                            <a:noFill/>
                          </a:ln>
                        </pic:spPr>
                      </pic:pic>
                    </a:graphicData>
                  </a:graphic>
                </wp:inline>
              </w:drawing>
            </w:r>
          </w:p>
          <w:p w14:paraId="423A5E18"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5438A67E" w14:textId="5AA4E016" w:rsidR="0055266B" w:rsidRPr="0055266B" w:rsidRDefault="0055266B" w:rsidP="0055266B">
            <w:pPr>
              <w:overflowPunct/>
              <w:autoSpaceDE/>
              <w:autoSpaceDN/>
              <w:adjustRightInd/>
              <w:spacing w:after="0"/>
              <w:textAlignment w:val="auto"/>
              <w:rPr>
                <w:rFonts w:ascii="Times" w:eastAsia="Batang" w:hAnsi="Times"/>
                <w:szCs w:val="24"/>
              </w:rPr>
            </w:pPr>
            <w:r w:rsidRPr="0055266B">
              <w:rPr>
                <w:rFonts w:ascii="Times" w:eastAsia="Batang" w:hAnsi="Times"/>
                <w:noProof/>
                <w:szCs w:val="24"/>
                <w:lang w:val="en-US" w:eastAsia="ko-KR"/>
              </w:rPr>
              <w:drawing>
                <wp:inline distT="0" distB="0" distL="0" distR="0" wp14:anchorId="018866C8" wp14:editId="559BF222">
                  <wp:extent cx="5732780" cy="278511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2780" cy="2785110"/>
                          </a:xfrm>
                          <a:prstGeom prst="rect">
                            <a:avLst/>
                          </a:prstGeom>
                          <a:noFill/>
                          <a:ln>
                            <a:noFill/>
                          </a:ln>
                        </pic:spPr>
                      </pic:pic>
                    </a:graphicData>
                  </a:graphic>
                </wp:inline>
              </w:drawing>
            </w:r>
          </w:p>
          <w:p w14:paraId="1C581F92" w14:textId="114DE2DF" w:rsidR="0055266B" w:rsidRPr="0055266B" w:rsidRDefault="0055266B" w:rsidP="0055266B">
            <w:pPr>
              <w:overflowPunct/>
              <w:autoSpaceDE/>
              <w:autoSpaceDN/>
              <w:adjustRightInd/>
              <w:spacing w:after="0"/>
              <w:textAlignment w:val="auto"/>
              <w:rPr>
                <w:rFonts w:ascii="Times" w:eastAsia="Batang" w:hAnsi="Times"/>
                <w:szCs w:val="24"/>
              </w:rPr>
            </w:pPr>
            <w:r w:rsidRPr="0055266B">
              <w:rPr>
                <w:rFonts w:ascii="Times" w:eastAsia="Batang" w:hAnsi="Times"/>
                <w:noProof/>
                <w:szCs w:val="24"/>
                <w:lang w:val="en-US" w:eastAsia="ko-KR"/>
              </w:rPr>
              <w:lastRenderedPageBreak/>
              <w:drawing>
                <wp:inline distT="0" distB="0" distL="0" distR="0" wp14:anchorId="68DBACDE" wp14:editId="2C995490">
                  <wp:extent cx="5732780" cy="2236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2780" cy="2236470"/>
                          </a:xfrm>
                          <a:prstGeom prst="rect">
                            <a:avLst/>
                          </a:prstGeom>
                          <a:noFill/>
                          <a:ln>
                            <a:noFill/>
                          </a:ln>
                        </pic:spPr>
                      </pic:pic>
                    </a:graphicData>
                  </a:graphic>
                </wp:inline>
              </w:drawing>
            </w:r>
          </w:p>
        </w:tc>
      </w:tr>
    </w:tbl>
    <w:p w14:paraId="09C7341C"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3A26DF3A" w14:textId="77777777" w:rsidR="0055266B" w:rsidRPr="0055266B" w:rsidRDefault="0055266B" w:rsidP="0055266B">
      <w:pPr>
        <w:overflowPunct/>
        <w:autoSpaceDE/>
        <w:autoSpaceDN/>
        <w:adjustRightInd/>
        <w:spacing w:after="0"/>
        <w:textAlignment w:val="auto"/>
        <w:rPr>
          <w:rFonts w:ascii="Times" w:eastAsia="Batang" w:hAnsi="Times"/>
          <w:b/>
          <w:bCs/>
          <w:szCs w:val="24"/>
          <w:highlight w:val="green"/>
        </w:rPr>
      </w:pPr>
      <w:r w:rsidRPr="0055266B">
        <w:rPr>
          <w:rFonts w:ascii="Times" w:eastAsia="Batang" w:hAnsi="Times"/>
          <w:b/>
          <w:bCs/>
          <w:szCs w:val="24"/>
          <w:highlight w:val="green"/>
        </w:rPr>
        <w:t>Agreement</w:t>
      </w:r>
    </w:p>
    <w:p w14:paraId="004E91BC" w14:textId="77777777" w:rsidR="0055266B" w:rsidRPr="0055266B" w:rsidRDefault="0055266B" w:rsidP="0055266B">
      <w:pPr>
        <w:overflowPunct/>
        <w:autoSpaceDE/>
        <w:autoSpaceDN/>
        <w:adjustRightInd/>
        <w:spacing w:after="0"/>
        <w:textAlignment w:val="auto"/>
        <w:rPr>
          <w:rFonts w:eastAsia="Batang"/>
          <w:i/>
          <w:iCs/>
          <w:sz w:val="24"/>
          <w:szCs w:val="24"/>
          <w:lang w:val="en-US"/>
        </w:rPr>
      </w:pPr>
      <w:r w:rsidRPr="0055266B">
        <w:rPr>
          <w:rFonts w:eastAsia="Batang"/>
          <w:szCs w:val="24"/>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61398EB8"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CMRs corresponding to different TRPs respectively shall be configured within the same resource set (i.e. scheme 1-2) and have the same number of ports among CMRs.</w:t>
      </w:r>
    </w:p>
    <w:p w14:paraId="7825163D"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 xml:space="preserve">At least ‘typeI-SinglePanel’ codebook is supported </w:t>
      </w:r>
    </w:p>
    <w:p w14:paraId="41D311E1" w14:textId="77777777" w:rsidR="0055266B" w:rsidRPr="0055266B" w:rsidRDefault="0055266B" w:rsidP="00E26F4B">
      <w:pPr>
        <w:numPr>
          <w:ilvl w:val="1"/>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 xml:space="preserve">FFS: Other codebook types </w:t>
      </w:r>
    </w:p>
    <w:p w14:paraId="5961B7FB"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 xml:space="preserve">Note that RAN1 shall strive to finalize NCJT CSI enhancement with single reporting setting firstly. </w:t>
      </w:r>
    </w:p>
    <w:p w14:paraId="14DC10D2"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The support of larger than 32 ports across two CMRs is optional for a UE supporting Rel. 17 mTRP CSI</w:t>
      </w:r>
    </w:p>
    <w:p w14:paraId="597E0CB3" w14:textId="77777777" w:rsidR="0055266B" w:rsidRPr="0055266B" w:rsidRDefault="0055266B" w:rsidP="0055266B">
      <w:pPr>
        <w:overflowPunct/>
        <w:autoSpaceDE/>
        <w:autoSpaceDN/>
        <w:adjustRightInd/>
        <w:spacing w:after="0"/>
        <w:textAlignment w:val="auto"/>
        <w:rPr>
          <w:rFonts w:ascii="Times" w:eastAsia="Batang" w:hAnsi="Times"/>
          <w:szCs w:val="24"/>
        </w:rPr>
      </w:pPr>
    </w:p>
    <w:p w14:paraId="53BA02A5" w14:textId="77777777" w:rsidR="0055266B" w:rsidRPr="0055266B" w:rsidRDefault="0055266B" w:rsidP="0055266B">
      <w:pPr>
        <w:overflowPunct/>
        <w:autoSpaceDE/>
        <w:autoSpaceDN/>
        <w:adjustRightInd/>
        <w:spacing w:after="0"/>
        <w:textAlignment w:val="auto"/>
        <w:rPr>
          <w:rFonts w:ascii="Times" w:eastAsia="Batang" w:hAnsi="Times"/>
          <w:b/>
          <w:bCs/>
          <w:szCs w:val="24"/>
          <w:highlight w:val="darkYellow"/>
        </w:rPr>
      </w:pPr>
      <w:r w:rsidRPr="0055266B">
        <w:rPr>
          <w:rFonts w:ascii="Times" w:eastAsia="Batang" w:hAnsi="Times"/>
          <w:b/>
          <w:bCs/>
          <w:szCs w:val="24"/>
          <w:highlight w:val="darkYellow"/>
        </w:rPr>
        <w:t>Working Assumption</w:t>
      </w:r>
    </w:p>
    <w:p w14:paraId="2204690E" w14:textId="77777777" w:rsidR="0055266B" w:rsidRPr="0055266B" w:rsidRDefault="0055266B" w:rsidP="0055266B">
      <w:pPr>
        <w:overflowPunct/>
        <w:autoSpaceDE/>
        <w:autoSpaceDN/>
        <w:adjustRightInd/>
        <w:spacing w:after="0"/>
        <w:jc w:val="both"/>
        <w:textAlignment w:val="auto"/>
        <w:rPr>
          <w:iCs/>
          <w:lang w:val="en-US" w:eastAsia="ko-KR"/>
        </w:rPr>
      </w:pPr>
      <w:r w:rsidRPr="0055266B">
        <w:rPr>
          <w:iCs/>
          <w:lang w:val="en-US" w:eastAsia="ko-KR"/>
        </w:rPr>
        <w:t>For CSI measurement for multi-DCI based NCJT, down select one of following two options:</w:t>
      </w:r>
    </w:p>
    <w:p w14:paraId="1E3F1442"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Option 1 (Explicit): CMRs corresponding to different TRPs can be associated with different reporting settings respectively, with the same configurations between two settings except for PUCCH/PUSCH resources and CMR/IMR resources setting(s)</w:t>
      </w:r>
    </w:p>
    <w:p w14:paraId="74F8D71B"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Option 2 (Implicit): a single CSI reporting setting associated with each TRP where a NZP CSI-RS is configured for interference measurement from another TRP</w:t>
      </w:r>
    </w:p>
    <w:p w14:paraId="09610A51"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FFS:  how interference from CMR in the linked reporting settings in option 1 or from the NZP CSI-RS configured as IMR in option 2 is considered in CQI calculation</w:t>
      </w:r>
    </w:p>
    <w:p w14:paraId="6AD5814B" w14:textId="77777777" w:rsidR="0055266B" w:rsidRPr="0055266B" w:rsidRDefault="0055266B" w:rsidP="0055266B">
      <w:pPr>
        <w:overflowPunct/>
        <w:autoSpaceDE/>
        <w:autoSpaceDN/>
        <w:adjustRightInd/>
        <w:spacing w:after="0"/>
        <w:ind w:left="1080" w:hanging="1080"/>
        <w:jc w:val="both"/>
        <w:textAlignment w:val="auto"/>
        <w:rPr>
          <w:iCs/>
          <w:lang w:val="en-US" w:eastAsia="ko-KR"/>
        </w:rPr>
      </w:pPr>
      <w:r w:rsidRPr="0055266B">
        <w:rPr>
          <w:iCs/>
          <w:lang w:val="en-US" w:eastAsia="ko-KR"/>
        </w:rPr>
        <w:t>Following restrictions apply to both options:</w:t>
      </w:r>
    </w:p>
    <w:p w14:paraId="1BCDF91C"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 xml:space="preserve">At least ‘typeI-SinglePanel’ codebook is supported </w:t>
      </w:r>
    </w:p>
    <w:p w14:paraId="47DA5926" w14:textId="77777777" w:rsidR="0055266B" w:rsidRPr="0055266B" w:rsidRDefault="0055266B" w:rsidP="00E26F4B">
      <w:pPr>
        <w:numPr>
          <w:ilvl w:val="1"/>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 xml:space="preserve">FFS: Other codebook types </w:t>
      </w:r>
    </w:p>
    <w:p w14:paraId="1E9AE691"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Only ‘periodic’ and ‘semiPersistentOnPUCCH’ cases are supported;</w:t>
      </w:r>
    </w:p>
    <w:p w14:paraId="378C0166"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The number of ports of two CMRs associated to two reporting settings for NCJT CSI measurement are the same;</w:t>
      </w:r>
    </w:p>
    <w:p w14:paraId="111E6CCA" w14:textId="77777777" w:rsidR="0055266B" w:rsidRPr="0055266B" w:rsidRDefault="0055266B" w:rsidP="00E26F4B">
      <w:pPr>
        <w:numPr>
          <w:ilvl w:val="0"/>
          <w:numId w:val="31"/>
        </w:numPr>
        <w:overflowPunct/>
        <w:autoSpaceDE/>
        <w:autoSpaceDN/>
        <w:adjustRightInd/>
        <w:spacing w:after="0"/>
        <w:textAlignment w:val="auto"/>
        <w:rPr>
          <w:rFonts w:eastAsia="Batang"/>
          <w:szCs w:val="24"/>
          <w:lang w:eastAsia="x-none"/>
        </w:rPr>
      </w:pPr>
      <w:r w:rsidRPr="0055266B">
        <w:rPr>
          <w:rFonts w:eastAsia="Batang"/>
          <w:szCs w:val="24"/>
          <w:lang w:eastAsia="x-none"/>
        </w:rPr>
        <w:t>The support of larger than 32 ports across two CMRs is optional for a UE supporting Rel. 17 mTRP CSI</w:t>
      </w:r>
    </w:p>
    <w:p w14:paraId="371039F4" w14:textId="4B55DEB3" w:rsidR="0055266B" w:rsidRDefault="0055266B" w:rsidP="002C394E">
      <w:pPr>
        <w:spacing w:after="120"/>
        <w:rPr>
          <w:lang w:eastAsia="ja-JP"/>
        </w:rPr>
      </w:pPr>
    </w:p>
    <w:p w14:paraId="43CB26FA" w14:textId="77777777" w:rsidR="0055266B" w:rsidRPr="0055266B" w:rsidRDefault="0055266B" w:rsidP="0055266B">
      <w:pPr>
        <w:overflowPunct/>
        <w:autoSpaceDE/>
        <w:autoSpaceDN/>
        <w:adjustRightInd/>
        <w:spacing w:after="0"/>
        <w:jc w:val="both"/>
        <w:textAlignment w:val="auto"/>
        <w:rPr>
          <w:rFonts w:ascii="Times" w:eastAsia="Batang" w:hAnsi="Times"/>
          <w:szCs w:val="24"/>
          <w:highlight w:val="green"/>
          <w:lang w:val="en-US"/>
        </w:rPr>
      </w:pPr>
      <w:r w:rsidRPr="0055266B">
        <w:rPr>
          <w:rFonts w:ascii="Times" w:eastAsia="Batang" w:hAnsi="Times"/>
          <w:b/>
          <w:szCs w:val="24"/>
          <w:highlight w:val="green"/>
          <w:lang w:val="en-US"/>
        </w:rPr>
        <w:t>Agreement</w:t>
      </w:r>
    </w:p>
    <w:p w14:paraId="63A316F1" w14:textId="77777777" w:rsidR="0055266B" w:rsidRPr="0055266B" w:rsidRDefault="0055266B" w:rsidP="0055266B">
      <w:pPr>
        <w:overflowPunct/>
        <w:autoSpaceDE/>
        <w:autoSpaceDN/>
        <w:adjustRightInd/>
        <w:spacing w:after="0"/>
        <w:jc w:val="both"/>
        <w:textAlignment w:val="auto"/>
        <w:rPr>
          <w:rFonts w:ascii="Times" w:eastAsia="Batang" w:hAnsi="Times"/>
          <w:szCs w:val="24"/>
          <w:lang w:val="en-US"/>
        </w:rPr>
      </w:pPr>
      <w:r w:rsidRPr="0055266B">
        <w:rPr>
          <w:rFonts w:ascii="Times" w:eastAsia="Batang" w:hAnsi="Times"/>
          <w:szCs w:val="24"/>
          <w:lang w:val="en-US"/>
        </w:rPr>
        <w:t xml:space="preserve">For a CSI report associated with a Multi-TRP/panel NCJT measurement hypothesis configured by single CSI reporting setting, </w:t>
      </w:r>
      <w:r w:rsidRPr="0055266B">
        <w:rPr>
          <w:rFonts w:ascii="Times" w:eastAsia="Times New Roman" w:hAnsi="Times"/>
          <w:szCs w:val="24"/>
          <w:lang w:val="en-US"/>
        </w:rPr>
        <w:t>t</w:t>
      </w:r>
      <w:r w:rsidRPr="0055266B">
        <w:rPr>
          <w:rFonts w:ascii="Times" w:eastAsia="Batang" w:hAnsi="Times"/>
          <w:szCs w:val="24"/>
          <w:lang w:val="en-US"/>
        </w:rPr>
        <w:t xml:space="preserve">he UE is expected to report </w:t>
      </w:r>
    </w:p>
    <w:p w14:paraId="02B3F864" w14:textId="77777777" w:rsidR="0055266B" w:rsidRPr="0055266B" w:rsidRDefault="0055266B" w:rsidP="00E26F4B">
      <w:pPr>
        <w:numPr>
          <w:ilvl w:val="0"/>
          <w:numId w:val="32"/>
        </w:numPr>
        <w:overflowPunct/>
        <w:autoSpaceDE/>
        <w:autoSpaceDN/>
        <w:adjustRightInd/>
        <w:spacing w:after="0" w:line="276" w:lineRule="auto"/>
        <w:jc w:val="both"/>
        <w:textAlignment w:val="auto"/>
        <w:rPr>
          <w:rFonts w:ascii="Times" w:eastAsia="Batang" w:hAnsi="Times"/>
          <w:szCs w:val="24"/>
          <w:lang w:val="en-US" w:eastAsia="x-none"/>
        </w:rPr>
      </w:pPr>
      <w:r w:rsidRPr="0055266B">
        <w:rPr>
          <w:rFonts w:ascii="Times" w:eastAsia="Malgun Gothic" w:hAnsi="Times"/>
          <w:szCs w:val="24"/>
          <w:lang w:val="en-US" w:eastAsia="x-none"/>
        </w:rPr>
        <w:t>two RIs, two PMIs, two LIs and one CQI per codeword, for single-DCI based NCJT when the maximal transmission layers is less than or equal to 4</w:t>
      </w:r>
    </w:p>
    <w:p w14:paraId="4D4CC9D4" w14:textId="77777777" w:rsidR="0055266B" w:rsidRPr="0055266B" w:rsidRDefault="0055266B" w:rsidP="00E26F4B">
      <w:pPr>
        <w:numPr>
          <w:ilvl w:val="1"/>
          <w:numId w:val="32"/>
        </w:numPr>
        <w:overflowPunct/>
        <w:autoSpaceDE/>
        <w:autoSpaceDN/>
        <w:adjustRightInd/>
        <w:spacing w:after="0" w:line="276" w:lineRule="auto"/>
        <w:jc w:val="both"/>
        <w:textAlignment w:val="auto"/>
        <w:rPr>
          <w:rFonts w:ascii="Times" w:eastAsia="Batang" w:hAnsi="Times"/>
          <w:szCs w:val="24"/>
          <w:lang w:val="en-US" w:eastAsia="x-none"/>
        </w:rPr>
      </w:pPr>
      <w:r w:rsidRPr="0055266B">
        <w:rPr>
          <w:rFonts w:ascii="Times" w:eastAsia="Malgun Gothic" w:hAnsi="Times"/>
          <w:szCs w:val="24"/>
          <w:lang w:val="en-US" w:eastAsia="x-none"/>
        </w:rPr>
        <w:t>FFS: Maximal transmission layers larger than 4</w:t>
      </w:r>
    </w:p>
    <w:p w14:paraId="15E79805" w14:textId="77777777" w:rsidR="0055266B" w:rsidRPr="0055266B" w:rsidRDefault="0055266B" w:rsidP="00E26F4B">
      <w:pPr>
        <w:numPr>
          <w:ilvl w:val="1"/>
          <w:numId w:val="32"/>
        </w:numPr>
        <w:overflowPunct/>
        <w:autoSpaceDE/>
        <w:autoSpaceDN/>
        <w:adjustRightInd/>
        <w:spacing w:after="0" w:line="276" w:lineRule="auto"/>
        <w:jc w:val="both"/>
        <w:textAlignment w:val="auto"/>
        <w:rPr>
          <w:rFonts w:ascii="Times" w:eastAsia="Malgun Gothic" w:hAnsi="Times"/>
          <w:szCs w:val="24"/>
          <w:lang w:val="en-US" w:eastAsia="x-none"/>
        </w:rPr>
      </w:pPr>
      <w:r w:rsidRPr="0055266B">
        <w:rPr>
          <w:rFonts w:ascii="Times" w:eastAsia="Malgun Gothic" w:hAnsi="Times"/>
          <w:szCs w:val="24"/>
          <w:lang w:val="en-US" w:eastAsia="x-none"/>
        </w:rPr>
        <w:t>FFS: Whether/how a subset of above reporting quantities are allowed to be configured to the UE</w:t>
      </w:r>
    </w:p>
    <w:p w14:paraId="70BFC5AA" w14:textId="77777777" w:rsidR="0055266B" w:rsidRPr="0055266B" w:rsidRDefault="0055266B" w:rsidP="00E26F4B">
      <w:pPr>
        <w:numPr>
          <w:ilvl w:val="0"/>
          <w:numId w:val="33"/>
        </w:numPr>
        <w:overflowPunct/>
        <w:autoSpaceDE/>
        <w:autoSpaceDN/>
        <w:adjustRightInd/>
        <w:spacing w:after="0" w:line="276" w:lineRule="auto"/>
        <w:jc w:val="both"/>
        <w:textAlignment w:val="auto"/>
        <w:rPr>
          <w:rFonts w:ascii="Times" w:eastAsia="Malgun Gothic" w:hAnsi="Times"/>
          <w:szCs w:val="24"/>
          <w:lang w:val="en-US" w:eastAsia="x-none"/>
        </w:rPr>
      </w:pPr>
      <w:r w:rsidRPr="0055266B">
        <w:rPr>
          <w:rFonts w:ascii="Times" w:eastAsia="Malgun Gothic" w:hAnsi="Times"/>
          <w:szCs w:val="24"/>
          <w:lang w:val="en-US" w:eastAsia="x-none"/>
        </w:rPr>
        <w:t xml:space="preserve">FFS: whether/how to support two RIs, two PMIs, two LIs and two CQIs, for multi-DCI based NCJT </w:t>
      </w:r>
    </w:p>
    <w:p w14:paraId="080F0066" w14:textId="77777777" w:rsidR="0055266B" w:rsidRPr="0055266B" w:rsidRDefault="0055266B" w:rsidP="00E26F4B">
      <w:pPr>
        <w:numPr>
          <w:ilvl w:val="0"/>
          <w:numId w:val="33"/>
        </w:numPr>
        <w:overflowPunct/>
        <w:autoSpaceDE/>
        <w:autoSpaceDN/>
        <w:adjustRightInd/>
        <w:spacing w:after="0" w:line="276" w:lineRule="auto"/>
        <w:jc w:val="both"/>
        <w:textAlignment w:val="auto"/>
        <w:rPr>
          <w:rFonts w:ascii="Times" w:eastAsia="Malgun Gothic" w:hAnsi="Times"/>
          <w:szCs w:val="24"/>
          <w:lang w:val="en-US" w:eastAsia="x-none"/>
        </w:rPr>
      </w:pPr>
      <w:r w:rsidRPr="0055266B">
        <w:rPr>
          <w:rFonts w:ascii="Times" w:eastAsia="Malgun Gothic" w:hAnsi="Times"/>
          <w:szCs w:val="24"/>
          <w:lang w:val="en-US" w:eastAsia="x-none"/>
        </w:rPr>
        <w:t xml:space="preserve">FFS: whether/how to support CRI(s) to be reported in a CSI </w:t>
      </w:r>
    </w:p>
    <w:p w14:paraId="428F036D" w14:textId="77777777" w:rsidR="0055266B" w:rsidRPr="0055266B" w:rsidRDefault="0055266B" w:rsidP="00E26F4B">
      <w:pPr>
        <w:numPr>
          <w:ilvl w:val="0"/>
          <w:numId w:val="33"/>
        </w:numPr>
        <w:overflowPunct/>
        <w:autoSpaceDE/>
        <w:autoSpaceDN/>
        <w:adjustRightInd/>
        <w:spacing w:after="0" w:line="276" w:lineRule="auto"/>
        <w:jc w:val="both"/>
        <w:textAlignment w:val="auto"/>
        <w:rPr>
          <w:rFonts w:ascii="Times" w:eastAsia="Malgun Gothic" w:hAnsi="Times"/>
          <w:szCs w:val="24"/>
          <w:lang w:val="en-US" w:eastAsia="x-none"/>
        </w:rPr>
      </w:pPr>
      <w:r w:rsidRPr="0055266B">
        <w:rPr>
          <w:rFonts w:ascii="Times" w:eastAsia="Malgun Gothic" w:hAnsi="Times"/>
          <w:szCs w:val="24"/>
          <w:lang w:val="en-US" w:eastAsia="x-none"/>
        </w:rPr>
        <w:t>FFS: restrictions among reported CSI quantities, e.g. among reported RIs and PMIs</w:t>
      </w:r>
    </w:p>
    <w:p w14:paraId="0383332F" w14:textId="77777777" w:rsidR="0055266B" w:rsidRPr="0055266B" w:rsidRDefault="0055266B" w:rsidP="00E26F4B">
      <w:pPr>
        <w:numPr>
          <w:ilvl w:val="0"/>
          <w:numId w:val="33"/>
        </w:numPr>
        <w:overflowPunct/>
        <w:autoSpaceDE/>
        <w:autoSpaceDN/>
        <w:adjustRightInd/>
        <w:spacing w:after="0" w:line="276" w:lineRule="auto"/>
        <w:jc w:val="both"/>
        <w:textAlignment w:val="auto"/>
        <w:rPr>
          <w:rFonts w:ascii="Times" w:eastAsia="Malgun Gothic" w:hAnsi="Times"/>
          <w:szCs w:val="24"/>
          <w:lang w:val="en-US" w:eastAsia="x-none"/>
        </w:rPr>
      </w:pPr>
      <w:r w:rsidRPr="0055266B">
        <w:rPr>
          <w:rFonts w:ascii="Times" w:eastAsia="Malgun Gothic" w:hAnsi="Times"/>
          <w:szCs w:val="24"/>
          <w:lang w:val="en-US" w:eastAsia="x-none"/>
        </w:rPr>
        <w:t>FFS: whether/how to support non-PMI based port-selection</w:t>
      </w:r>
    </w:p>
    <w:p w14:paraId="5B4F4998" w14:textId="77777777" w:rsidR="0055266B" w:rsidRPr="0055266B" w:rsidRDefault="0055266B" w:rsidP="00E26F4B">
      <w:pPr>
        <w:numPr>
          <w:ilvl w:val="0"/>
          <w:numId w:val="33"/>
        </w:numPr>
        <w:overflowPunct/>
        <w:autoSpaceDE/>
        <w:autoSpaceDN/>
        <w:adjustRightInd/>
        <w:spacing w:after="0" w:line="276" w:lineRule="auto"/>
        <w:jc w:val="both"/>
        <w:textAlignment w:val="auto"/>
        <w:rPr>
          <w:rFonts w:ascii="Times" w:eastAsia="Batang" w:hAnsi="Times"/>
          <w:szCs w:val="24"/>
          <w:lang w:val="en-US" w:eastAsia="x-none"/>
        </w:rPr>
      </w:pPr>
      <w:r w:rsidRPr="0055266B">
        <w:rPr>
          <w:rFonts w:ascii="Times" w:eastAsia="Malgun Gothic" w:hAnsi="Times"/>
          <w:szCs w:val="24"/>
          <w:lang w:val="en-US" w:eastAsia="x-none"/>
        </w:rPr>
        <w:t>FFS: whether/how to support single value of reported LI</w:t>
      </w:r>
    </w:p>
    <w:p w14:paraId="0BC73CEA" w14:textId="77777777" w:rsidR="0055266B" w:rsidRPr="0055266B" w:rsidRDefault="0055266B" w:rsidP="0055266B">
      <w:pPr>
        <w:overflowPunct/>
        <w:autoSpaceDE/>
        <w:autoSpaceDN/>
        <w:adjustRightInd/>
        <w:spacing w:after="0"/>
        <w:jc w:val="both"/>
        <w:textAlignment w:val="auto"/>
        <w:rPr>
          <w:rFonts w:ascii="Times" w:eastAsia="Batang" w:hAnsi="Times"/>
          <w:szCs w:val="24"/>
          <w:lang w:val="en-US"/>
        </w:rPr>
      </w:pPr>
      <w:r w:rsidRPr="0055266B">
        <w:rPr>
          <w:rFonts w:ascii="Times" w:eastAsia="Batang" w:hAnsi="Times"/>
          <w:szCs w:val="24"/>
          <w:lang w:val="en-US"/>
        </w:rPr>
        <w:t>Note that other NCJT CSI measurement/reporting enhancement for other scenarios is not precluded, e.g. for HST-SFN</w:t>
      </w:r>
    </w:p>
    <w:p w14:paraId="757897AC" w14:textId="77777777" w:rsidR="0055266B" w:rsidRPr="0055266B" w:rsidRDefault="0055266B" w:rsidP="0055266B">
      <w:pPr>
        <w:overflowPunct/>
        <w:autoSpaceDE/>
        <w:autoSpaceDN/>
        <w:adjustRightInd/>
        <w:spacing w:after="0"/>
        <w:textAlignment w:val="auto"/>
        <w:rPr>
          <w:rFonts w:ascii="Times" w:eastAsia="Batang" w:hAnsi="Times"/>
          <w:szCs w:val="24"/>
          <w:lang w:val="en-US"/>
        </w:rPr>
      </w:pPr>
    </w:p>
    <w:p w14:paraId="2E5FAA4E" w14:textId="77777777" w:rsidR="0055266B" w:rsidRPr="0055266B" w:rsidRDefault="0055266B" w:rsidP="0055266B">
      <w:pPr>
        <w:overflowPunct/>
        <w:autoSpaceDE/>
        <w:autoSpaceDN/>
        <w:adjustRightInd/>
        <w:spacing w:after="0"/>
        <w:textAlignment w:val="auto"/>
        <w:rPr>
          <w:rFonts w:ascii="Times" w:eastAsia="Batang" w:hAnsi="Times"/>
          <w:szCs w:val="24"/>
          <w:lang w:val="en-US"/>
        </w:rPr>
      </w:pPr>
    </w:p>
    <w:p w14:paraId="27153FE3" w14:textId="77777777" w:rsidR="0055266B" w:rsidRPr="0055266B" w:rsidRDefault="0055266B" w:rsidP="0055266B">
      <w:pPr>
        <w:overflowPunct/>
        <w:snapToGrid w:val="0"/>
        <w:spacing w:after="0"/>
        <w:jc w:val="both"/>
        <w:textAlignment w:val="auto"/>
        <w:rPr>
          <w:rFonts w:eastAsia="Batang"/>
          <w:highlight w:val="green"/>
          <w:lang w:val="en-US"/>
        </w:rPr>
      </w:pPr>
      <w:r w:rsidRPr="0055266B">
        <w:rPr>
          <w:rFonts w:eastAsia="Batang"/>
          <w:b/>
          <w:highlight w:val="green"/>
          <w:lang w:val="en-US"/>
        </w:rPr>
        <w:t>Agreement</w:t>
      </w:r>
    </w:p>
    <w:p w14:paraId="7540C13A" w14:textId="77777777" w:rsidR="0055266B" w:rsidRPr="0055266B" w:rsidRDefault="0055266B" w:rsidP="0055266B">
      <w:pPr>
        <w:overflowPunct/>
        <w:snapToGrid w:val="0"/>
        <w:spacing w:after="0"/>
        <w:jc w:val="both"/>
        <w:textAlignment w:val="auto"/>
        <w:rPr>
          <w:rFonts w:eastAsia="Batang"/>
          <w:lang w:val="en-US"/>
        </w:rPr>
      </w:pPr>
      <w:r w:rsidRPr="0055266B">
        <w:rPr>
          <w:rFonts w:eastAsia="Batang"/>
          <w:lang w:val="en-US"/>
        </w:rPr>
        <w:t xml:space="preserve">For a CSI reporting setting, support one or more of the following UE reporting mechanism: </w:t>
      </w:r>
    </w:p>
    <w:p w14:paraId="5041BF23" w14:textId="77777777" w:rsidR="0055266B" w:rsidRPr="0055266B" w:rsidRDefault="0055266B" w:rsidP="00E26F4B">
      <w:pPr>
        <w:numPr>
          <w:ilvl w:val="0"/>
          <w:numId w:val="34"/>
        </w:numPr>
        <w:overflowPunct/>
        <w:autoSpaceDE/>
        <w:autoSpaceDN/>
        <w:adjustRightInd/>
        <w:snapToGrid w:val="0"/>
        <w:spacing w:after="0" w:line="276" w:lineRule="auto"/>
        <w:jc w:val="both"/>
        <w:textAlignment w:val="auto"/>
        <w:rPr>
          <w:rFonts w:eastAsia="Malgun Gothic"/>
          <w:lang w:val="en-US" w:eastAsia="x-none"/>
        </w:rPr>
      </w:pPr>
      <w:r w:rsidRPr="0055266B">
        <w:rPr>
          <w:rFonts w:eastAsia="Malgun Gothic"/>
          <w:lang w:val="en-US" w:eastAsia="x-none"/>
        </w:rPr>
        <w:lastRenderedPageBreak/>
        <w:t xml:space="preserve">Alt 1: the UE can be expected to report one CSI associated with the best single-TRP measurement hypothesis and one CSI associated with the best NCJT measurement hypothesis, if configured  </w:t>
      </w:r>
    </w:p>
    <w:p w14:paraId="054E7F4E" w14:textId="77777777" w:rsidR="0055266B" w:rsidRPr="0055266B" w:rsidRDefault="0055266B" w:rsidP="00E26F4B">
      <w:pPr>
        <w:numPr>
          <w:ilvl w:val="1"/>
          <w:numId w:val="34"/>
        </w:numPr>
        <w:overflowPunct/>
        <w:autoSpaceDE/>
        <w:autoSpaceDN/>
        <w:adjustRightInd/>
        <w:snapToGrid w:val="0"/>
        <w:spacing w:after="0" w:line="276" w:lineRule="auto"/>
        <w:jc w:val="both"/>
        <w:textAlignment w:val="auto"/>
        <w:rPr>
          <w:rFonts w:eastAsia="Malgun Gothic"/>
          <w:lang w:val="en-US" w:eastAsia="x-none"/>
        </w:rPr>
      </w:pPr>
      <w:r w:rsidRPr="0055266B">
        <w:rPr>
          <w:rFonts w:eastAsia="Malgun Gothic"/>
          <w:lang w:val="en-US" w:eastAsia="x-none"/>
        </w:rPr>
        <w:t>FFS omission of CSI associated with NCJT measurement hypothesis</w:t>
      </w:r>
    </w:p>
    <w:p w14:paraId="2F7681CB" w14:textId="77777777" w:rsidR="0055266B" w:rsidRPr="0055266B" w:rsidRDefault="0055266B" w:rsidP="00E26F4B">
      <w:pPr>
        <w:numPr>
          <w:ilvl w:val="0"/>
          <w:numId w:val="34"/>
        </w:numPr>
        <w:overflowPunct/>
        <w:autoSpaceDE/>
        <w:autoSpaceDN/>
        <w:adjustRightInd/>
        <w:snapToGrid w:val="0"/>
        <w:spacing w:after="0" w:line="276" w:lineRule="auto"/>
        <w:jc w:val="both"/>
        <w:textAlignment w:val="auto"/>
        <w:rPr>
          <w:rFonts w:eastAsia="Malgun Gothic"/>
          <w:lang w:val="en-US" w:eastAsia="x-none"/>
        </w:rPr>
      </w:pPr>
      <w:r w:rsidRPr="0055266B">
        <w:rPr>
          <w:rFonts w:eastAsia="Malgun Gothic"/>
          <w:lang w:val="en-US" w:eastAsia="x-none"/>
        </w:rPr>
        <w:t>Alt 2: the UE can be expected to report one CSI associated with the best one among NCJT and/or single-TRP measurement hypotheses, if configured</w:t>
      </w:r>
    </w:p>
    <w:p w14:paraId="705E13E6" w14:textId="77777777" w:rsidR="0055266B" w:rsidRPr="0055266B" w:rsidRDefault="0055266B" w:rsidP="00E26F4B">
      <w:pPr>
        <w:numPr>
          <w:ilvl w:val="1"/>
          <w:numId w:val="34"/>
        </w:numPr>
        <w:overflowPunct/>
        <w:autoSpaceDE/>
        <w:autoSpaceDN/>
        <w:adjustRightInd/>
        <w:snapToGrid w:val="0"/>
        <w:spacing w:after="0" w:line="276" w:lineRule="auto"/>
        <w:jc w:val="both"/>
        <w:textAlignment w:val="auto"/>
        <w:rPr>
          <w:rFonts w:eastAsia="Malgun Gothic"/>
          <w:lang w:val="en-US" w:eastAsia="x-none"/>
        </w:rPr>
      </w:pPr>
      <w:r w:rsidRPr="0055266B">
        <w:rPr>
          <w:rFonts w:eastAsia="Malgun Gothic"/>
          <w:lang w:val="en-US" w:eastAsia="x-none"/>
        </w:rPr>
        <w:t>FFS how to report recommended measurement hypothesis associated with that CSI report</w:t>
      </w:r>
    </w:p>
    <w:p w14:paraId="642E3F83" w14:textId="77777777" w:rsidR="0055266B" w:rsidRPr="0055266B" w:rsidRDefault="0055266B" w:rsidP="00E26F4B">
      <w:pPr>
        <w:numPr>
          <w:ilvl w:val="0"/>
          <w:numId w:val="34"/>
        </w:numPr>
        <w:overflowPunct/>
        <w:autoSpaceDE/>
        <w:autoSpaceDN/>
        <w:adjustRightInd/>
        <w:snapToGrid w:val="0"/>
        <w:spacing w:after="0"/>
        <w:jc w:val="both"/>
        <w:textAlignment w:val="auto"/>
        <w:rPr>
          <w:rFonts w:eastAsia="Malgun Gothic"/>
          <w:lang w:val="en-US" w:eastAsia="x-none"/>
        </w:rPr>
      </w:pPr>
      <w:r w:rsidRPr="0055266B">
        <w:rPr>
          <w:rFonts w:eastAsia="Malgun Gothic"/>
          <w:lang w:val="en-US" w:eastAsia="x-none"/>
        </w:rPr>
        <w:t xml:space="preserve">Alt 3:  the UE can be expected to report two CSIs associated with the two best single-TRP measurement hypotheses associated with CMRs from two TRPs and one CSI associated with the best NCJT measurement hypothesis, if configured  </w:t>
      </w:r>
    </w:p>
    <w:p w14:paraId="5D47603A" w14:textId="77777777" w:rsidR="0055266B" w:rsidRPr="0055266B" w:rsidRDefault="0055266B" w:rsidP="00E26F4B">
      <w:pPr>
        <w:numPr>
          <w:ilvl w:val="1"/>
          <w:numId w:val="34"/>
        </w:numPr>
        <w:overflowPunct/>
        <w:autoSpaceDE/>
        <w:autoSpaceDN/>
        <w:adjustRightInd/>
        <w:snapToGrid w:val="0"/>
        <w:spacing w:after="0"/>
        <w:jc w:val="both"/>
        <w:textAlignment w:val="auto"/>
        <w:rPr>
          <w:rFonts w:eastAsia="Malgun Gothic"/>
          <w:lang w:val="en-US" w:eastAsia="x-none"/>
        </w:rPr>
      </w:pPr>
      <w:r w:rsidRPr="0055266B">
        <w:rPr>
          <w:rFonts w:eastAsia="Malgun Gothic"/>
          <w:lang w:val="en-US" w:eastAsia="x-none"/>
        </w:rPr>
        <w:t>FFS omission of CSI associated with NCJT measurement hypothesis</w:t>
      </w:r>
    </w:p>
    <w:p w14:paraId="16437088" w14:textId="77777777" w:rsidR="0055266B" w:rsidRPr="0055266B" w:rsidRDefault="0055266B" w:rsidP="00E26F4B">
      <w:pPr>
        <w:numPr>
          <w:ilvl w:val="1"/>
          <w:numId w:val="34"/>
        </w:numPr>
        <w:overflowPunct/>
        <w:autoSpaceDE/>
        <w:autoSpaceDN/>
        <w:adjustRightInd/>
        <w:snapToGrid w:val="0"/>
        <w:spacing w:after="0"/>
        <w:jc w:val="both"/>
        <w:textAlignment w:val="auto"/>
        <w:rPr>
          <w:rFonts w:eastAsia="Malgun Gothic"/>
          <w:lang w:val="en-US" w:eastAsia="x-none"/>
        </w:rPr>
      </w:pPr>
      <w:r w:rsidRPr="0055266B">
        <w:rPr>
          <w:rFonts w:eastAsia="Malgun Gothic"/>
          <w:lang w:val="en-US" w:eastAsia="x-none"/>
        </w:rPr>
        <w:t>Whether/How to report a subset of the CSI report quantities</w:t>
      </w:r>
    </w:p>
    <w:p w14:paraId="3440D49E" w14:textId="77777777" w:rsidR="0055266B" w:rsidRPr="0055266B" w:rsidRDefault="0055266B" w:rsidP="00E26F4B">
      <w:pPr>
        <w:numPr>
          <w:ilvl w:val="0"/>
          <w:numId w:val="34"/>
        </w:numPr>
        <w:overflowPunct/>
        <w:autoSpaceDE/>
        <w:autoSpaceDN/>
        <w:adjustRightInd/>
        <w:snapToGrid w:val="0"/>
        <w:spacing w:after="0" w:line="276" w:lineRule="auto"/>
        <w:jc w:val="both"/>
        <w:textAlignment w:val="auto"/>
        <w:rPr>
          <w:rFonts w:eastAsia="Malgun Gothic"/>
          <w:lang w:val="en-US" w:eastAsia="x-none"/>
        </w:rPr>
      </w:pPr>
      <w:r w:rsidRPr="0055266B">
        <w:rPr>
          <w:rFonts w:eastAsia="Malgun Gothic"/>
          <w:lang w:val="en-US" w:eastAsia="x-none"/>
        </w:rPr>
        <w:t xml:space="preserve">FFS: CSI reporting configuration details </w:t>
      </w:r>
    </w:p>
    <w:p w14:paraId="3629889E" w14:textId="77777777" w:rsidR="0055266B" w:rsidRPr="0055266B" w:rsidRDefault="0055266B" w:rsidP="0055266B">
      <w:pPr>
        <w:overflowPunct/>
        <w:autoSpaceDE/>
        <w:autoSpaceDN/>
        <w:adjustRightInd/>
        <w:spacing w:after="0"/>
        <w:jc w:val="both"/>
        <w:textAlignment w:val="auto"/>
        <w:rPr>
          <w:rFonts w:ascii="Times" w:eastAsia="Batang" w:hAnsi="Times"/>
          <w:szCs w:val="24"/>
        </w:rPr>
      </w:pPr>
      <w:r w:rsidRPr="0055266B">
        <w:rPr>
          <w:rFonts w:eastAsia="Malgun Gothic"/>
          <w:lang w:val="en-US"/>
        </w:rPr>
        <w:t>Note supporting which one or more mechanisms is to be determined in RAN1#104-e</w:t>
      </w:r>
    </w:p>
    <w:p w14:paraId="726AD95B" w14:textId="77777777" w:rsidR="0055266B" w:rsidRPr="0055266B" w:rsidRDefault="0055266B" w:rsidP="0055266B">
      <w:pPr>
        <w:overflowPunct/>
        <w:autoSpaceDE/>
        <w:autoSpaceDN/>
        <w:adjustRightInd/>
        <w:spacing w:after="0"/>
        <w:textAlignment w:val="auto"/>
        <w:rPr>
          <w:rFonts w:ascii="Times" w:eastAsia="Batang" w:hAnsi="Times"/>
          <w:szCs w:val="24"/>
          <w:lang w:val="en-US"/>
        </w:rPr>
      </w:pPr>
    </w:p>
    <w:p w14:paraId="08216E99" w14:textId="77777777" w:rsidR="0055266B" w:rsidRPr="0055266B" w:rsidRDefault="0055266B" w:rsidP="0055266B">
      <w:pPr>
        <w:overflowPunct/>
        <w:autoSpaceDE/>
        <w:autoSpaceDN/>
        <w:adjustRightInd/>
        <w:spacing w:after="0"/>
        <w:jc w:val="both"/>
        <w:textAlignment w:val="auto"/>
        <w:rPr>
          <w:rFonts w:eastAsia="Malgun Gothic"/>
          <w:highlight w:val="green"/>
          <w:lang w:val="en-US" w:eastAsia="ko-KR"/>
        </w:rPr>
      </w:pPr>
      <w:r w:rsidRPr="0055266B">
        <w:rPr>
          <w:rFonts w:eastAsia="Malgun Gothic"/>
          <w:b/>
          <w:highlight w:val="green"/>
          <w:lang w:val="en-US" w:eastAsia="ko-KR"/>
        </w:rPr>
        <w:t>Agreement</w:t>
      </w:r>
    </w:p>
    <w:p w14:paraId="059CA4D9" w14:textId="77777777" w:rsidR="0055266B" w:rsidRPr="0055266B" w:rsidRDefault="0055266B" w:rsidP="0055266B">
      <w:pPr>
        <w:overflowPunct/>
        <w:autoSpaceDE/>
        <w:autoSpaceDN/>
        <w:adjustRightInd/>
        <w:spacing w:after="0"/>
        <w:jc w:val="both"/>
        <w:textAlignment w:val="auto"/>
        <w:rPr>
          <w:rFonts w:eastAsia="Malgun Gothic"/>
          <w:lang w:val="en-US" w:eastAsia="ko-KR"/>
        </w:rPr>
      </w:pPr>
      <w:r w:rsidRPr="0055266B">
        <w:rPr>
          <w:rFonts w:eastAsia="Malgun Gothic" w:hint="eastAsia"/>
          <w:lang w:val="en-US" w:eastAsia="ko-KR"/>
        </w:rPr>
        <w:t xml:space="preserve">For </w:t>
      </w:r>
      <w:r w:rsidRPr="0055266B">
        <w:rPr>
          <w:rFonts w:eastAsia="Malgun Gothic"/>
          <w:lang w:val="en-US" w:eastAsia="ko-KR"/>
        </w:rPr>
        <w:t xml:space="preserve">NCJT </w:t>
      </w:r>
      <w:r w:rsidRPr="0055266B">
        <w:rPr>
          <w:rFonts w:eastAsia="Malgun Gothic" w:hint="eastAsia"/>
          <w:lang w:val="en-US" w:eastAsia="ko-KR"/>
        </w:rPr>
        <w:t xml:space="preserve">CSI measurement </w:t>
      </w:r>
      <w:r w:rsidRPr="0055266B">
        <w:rPr>
          <w:rFonts w:eastAsia="Malgun Gothic"/>
          <w:lang w:val="en-US" w:eastAsia="ko-KR"/>
        </w:rPr>
        <w:t xml:space="preserve">configured </w:t>
      </w:r>
      <w:r w:rsidRPr="0055266B">
        <w:rPr>
          <w:rFonts w:eastAsia="Malgun Gothic" w:hint="eastAsia"/>
          <w:lang w:val="en-US" w:eastAsia="ko-KR"/>
        </w:rPr>
        <w:t>with single reporting setting, stud</w:t>
      </w:r>
      <w:r w:rsidRPr="0055266B">
        <w:rPr>
          <w:rFonts w:eastAsia="Malgun Gothic"/>
          <w:lang w:val="en-US" w:eastAsia="ko-KR"/>
        </w:rPr>
        <w:t>y</w:t>
      </w:r>
      <w:r w:rsidRPr="0055266B">
        <w:rPr>
          <w:rFonts w:eastAsia="Malgun Gothic" w:hint="eastAsia"/>
          <w:lang w:val="en-US" w:eastAsia="ko-KR"/>
        </w:rPr>
        <w:t xml:space="preserve"> following measurement resource configuration/association mechanism</w:t>
      </w:r>
    </w:p>
    <w:p w14:paraId="656CD453" w14:textId="77777777" w:rsidR="0055266B" w:rsidRPr="0055266B" w:rsidRDefault="0055266B" w:rsidP="00E26F4B">
      <w:pPr>
        <w:numPr>
          <w:ilvl w:val="0"/>
          <w:numId w:val="35"/>
        </w:numPr>
        <w:overflowPunct/>
        <w:autoSpaceDE/>
        <w:autoSpaceDN/>
        <w:adjustRightInd/>
        <w:spacing w:after="0" w:line="276" w:lineRule="auto"/>
        <w:jc w:val="both"/>
        <w:textAlignment w:val="auto"/>
        <w:rPr>
          <w:rFonts w:ascii="Times" w:eastAsia="Batang" w:hAnsi="Times"/>
          <w:i/>
          <w:iCs/>
          <w:lang w:val="en-US" w:eastAsia="x-none"/>
        </w:rPr>
      </w:pPr>
      <w:r w:rsidRPr="0055266B">
        <w:rPr>
          <w:rFonts w:eastAsia="Malgun Gothic"/>
          <w:lang w:val="en-US" w:eastAsia="ko-KR"/>
        </w:rPr>
        <w:t>W</w:t>
      </w:r>
      <w:r w:rsidRPr="0055266B">
        <w:rPr>
          <w:rFonts w:eastAsia="Malgun Gothic" w:hint="eastAsia"/>
          <w:lang w:val="en-US" w:eastAsia="ko-KR"/>
        </w:rPr>
        <w:t>hether/how to support interference measurement based on NZP CSI-RS</w:t>
      </w:r>
      <w:r w:rsidRPr="0055266B">
        <w:rPr>
          <w:rFonts w:eastAsia="Malgun Gothic"/>
          <w:lang w:val="en-US" w:eastAsia="ko-KR"/>
        </w:rPr>
        <w:t xml:space="preserve"> given by </w:t>
      </w:r>
      <w:r w:rsidRPr="0055266B">
        <w:rPr>
          <w:rFonts w:ascii="Times" w:eastAsia="Batang" w:hAnsi="Times"/>
          <w:i/>
          <w:iCs/>
          <w:lang w:val="en-US" w:eastAsia="x-none"/>
        </w:rPr>
        <w:t xml:space="preserve">nzp-CSI-RS-ResourcesForInterference or </w:t>
      </w:r>
      <w:r w:rsidRPr="0055266B">
        <w:rPr>
          <w:rFonts w:ascii="Times" w:eastAsia="Batang" w:hAnsi="Times"/>
          <w:iCs/>
          <w:lang w:val="en-US" w:eastAsia="x-none"/>
        </w:rPr>
        <w:t>based on CSI-IM given by</w:t>
      </w:r>
      <w:r w:rsidRPr="0055266B">
        <w:rPr>
          <w:rFonts w:ascii="Times" w:eastAsia="Batang" w:hAnsi="Times"/>
          <w:i/>
          <w:iCs/>
          <w:lang w:val="en-US" w:eastAsia="x-none"/>
        </w:rPr>
        <w:t xml:space="preserve"> csi-IM-ResourcesForInterference</w:t>
      </w:r>
    </w:p>
    <w:p w14:paraId="1B1A5689" w14:textId="77777777" w:rsidR="0055266B" w:rsidRPr="0055266B" w:rsidRDefault="0055266B" w:rsidP="00E26F4B">
      <w:pPr>
        <w:numPr>
          <w:ilvl w:val="0"/>
          <w:numId w:val="35"/>
        </w:numPr>
        <w:overflowPunct/>
        <w:autoSpaceDE/>
        <w:autoSpaceDN/>
        <w:adjustRightInd/>
        <w:spacing w:after="0" w:line="276" w:lineRule="auto"/>
        <w:jc w:val="both"/>
        <w:textAlignment w:val="auto"/>
        <w:rPr>
          <w:rFonts w:ascii="Times" w:eastAsia="Malgun Gothic" w:hAnsi="Times"/>
          <w:szCs w:val="24"/>
          <w:lang w:val="en-US" w:eastAsia="x-none"/>
        </w:rPr>
      </w:pPr>
      <w:r w:rsidRPr="0055266B">
        <w:rPr>
          <w:rFonts w:eastAsia="Malgun Gothic"/>
          <w:lang w:val="en-US" w:eastAsia="ko-KR"/>
        </w:rPr>
        <w:t>Whether/how to interpret measurement based on CMRs associated with different TRPs/TCI states respectively for a NCJT</w:t>
      </w:r>
      <w:r w:rsidRPr="0055266B">
        <w:rPr>
          <w:rFonts w:eastAsia="Malgun Gothic"/>
          <w:lang w:val="en-US" w:eastAsia="x-none"/>
        </w:rPr>
        <w:t xml:space="preserve"> measurement </w:t>
      </w:r>
      <w:r w:rsidRPr="0055266B">
        <w:rPr>
          <w:rFonts w:eastAsia="Malgun Gothic"/>
          <w:lang w:val="en-US" w:eastAsia="ko-KR"/>
        </w:rPr>
        <w:t>hypothesis</w:t>
      </w:r>
    </w:p>
    <w:p w14:paraId="5C768C33" w14:textId="77777777" w:rsidR="0055266B" w:rsidRPr="0055266B" w:rsidRDefault="0055266B" w:rsidP="00E26F4B">
      <w:pPr>
        <w:numPr>
          <w:ilvl w:val="0"/>
          <w:numId w:val="35"/>
        </w:numPr>
        <w:overflowPunct/>
        <w:autoSpaceDE/>
        <w:autoSpaceDN/>
        <w:adjustRightInd/>
        <w:spacing w:after="0" w:line="276" w:lineRule="auto"/>
        <w:jc w:val="both"/>
        <w:textAlignment w:val="auto"/>
        <w:rPr>
          <w:rFonts w:eastAsia="Malgun Gothic"/>
          <w:lang w:val="en-US" w:eastAsia="ko-KR"/>
        </w:rPr>
      </w:pPr>
      <w:r w:rsidRPr="0055266B">
        <w:rPr>
          <w:rFonts w:eastAsia="Malgun Gothic"/>
          <w:lang w:val="en-US" w:eastAsia="ko-KR"/>
        </w:rPr>
        <w:t xml:space="preserve">CMR/IMR resource configuration restrictions/associations, e.g. for reference resource/time domain behavior/frequency domain behavior   </w:t>
      </w:r>
    </w:p>
    <w:p w14:paraId="4AED76D7" w14:textId="77777777" w:rsidR="0055266B" w:rsidRPr="0055266B" w:rsidRDefault="0055266B" w:rsidP="00E26F4B">
      <w:pPr>
        <w:numPr>
          <w:ilvl w:val="0"/>
          <w:numId w:val="35"/>
        </w:numPr>
        <w:overflowPunct/>
        <w:autoSpaceDE/>
        <w:autoSpaceDN/>
        <w:adjustRightInd/>
        <w:spacing w:after="0" w:line="276" w:lineRule="auto"/>
        <w:jc w:val="both"/>
        <w:textAlignment w:val="auto"/>
        <w:rPr>
          <w:rFonts w:eastAsia="Malgun Gothic"/>
          <w:lang w:val="en-US" w:eastAsia="ko-KR"/>
        </w:rPr>
      </w:pPr>
      <w:r w:rsidRPr="0055266B">
        <w:rPr>
          <w:rFonts w:eastAsia="Malgun Gothic"/>
          <w:lang w:val="en-US" w:eastAsia="ko-KR"/>
        </w:rPr>
        <w:t>Note that RAN1 shall strive for commonality of CSI measurement/reporting mechanisms for NCJT CSI measurement configured by single or two reporting settings</w:t>
      </w:r>
    </w:p>
    <w:p w14:paraId="384D5903" w14:textId="77777777" w:rsidR="0055266B" w:rsidRPr="0055266B" w:rsidRDefault="0055266B" w:rsidP="002C394E">
      <w:pPr>
        <w:spacing w:after="120"/>
        <w:rPr>
          <w:lang w:val="en-US" w:eastAsia="ja-JP"/>
        </w:rPr>
      </w:pPr>
    </w:p>
    <w:p w14:paraId="4D96C050" w14:textId="77777777"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0E98374C" w:rsidR="0068305C" w:rsidRPr="00571223" w:rsidRDefault="00324830" w:rsidP="00571223">
      <w:pPr>
        <w:snapToGrid w:val="0"/>
        <w:spacing w:after="0"/>
      </w:pPr>
      <w:r w:rsidRPr="00571223">
        <w:rPr>
          <w:u w:val="single"/>
        </w:rPr>
        <w:t>Multi-beam enhancements</w:t>
      </w:r>
      <w:r w:rsidRPr="00571223">
        <w:t>:</w:t>
      </w:r>
    </w:p>
    <w:p w14:paraId="3B6E3EFD" w14:textId="1AF10E5A" w:rsidR="00B24CEE" w:rsidRPr="00B24CEE" w:rsidRDefault="007E385F" w:rsidP="008536D6">
      <w:pPr>
        <w:pStyle w:val="ListParagraph"/>
        <w:numPr>
          <w:ilvl w:val="0"/>
          <w:numId w:val="9"/>
        </w:numPr>
        <w:snapToGrid w:val="0"/>
        <w:ind w:leftChars="0"/>
        <w:rPr>
          <w:rFonts w:ascii="Times New Roman" w:hAnsi="Times New Roman"/>
          <w:sz w:val="20"/>
          <w:szCs w:val="20"/>
          <w:u w:val="single"/>
        </w:rPr>
      </w:pPr>
      <w:r w:rsidRPr="00B24CEE">
        <w:rPr>
          <w:rFonts w:ascii="Times New Roman" w:hAnsi="Times New Roman"/>
          <w:sz w:val="20"/>
          <w:szCs w:val="20"/>
        </w:rPr>
        <w:t>Detailed design of unified TCI framework for common beam operation</w:t>
      </w:r>
      <w:r w:rsidR="008E28CC" w:rsidRPr="00B24CEE">
        <w:rPr>
          <w:rFonts w:ascii="Times New Roman" w:hAnsi="Times New Roman"/>
          <w:sz w:val="20"/>
          <w:szCs w:val="20"/>
        </w:rPr>
        <w:t xml:space="preserve"> </w:t>
      </w:r>
    </w:p>
    <w:p w14:paraId="2CC05C80" w14:textId="5DC4ECC4" w:rsidR="00B24CEE" w:rsidRPr="00B24CEE" w:rsidRDefault="00B24CEE" w:rsidP="008536D6">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 xml:space="preserve">Detailed design of L1/L2-based inter-cell mobility </w:t>
      </w:r>
    </w:p>
    <w:p w14:paraId="47FFDFAD" w14:textId="605FE980" w:rsidR="007E385F" w:rsidRPr="00B24CEE" w:rsidRDefault="00B24CEE" w:rsidP="008536D6">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 xml:space="preserve">Detailed design of </w:t>
      </w:r>
      <w:r w:rsidR="001645B9">
        <w:rPr>
          <w:rFonts w:ascii="Times New Roman" w:hAnsi="Times New Roman"/>
          <w:sz w:val="20"/>
          <w:szCs w:val="20"/>
        </w:rPr>
        <w:t xml:space="preserve">the associated </w:t>
      </w:r>
      <w:r>
        <w:rPr>
          <w:rFonts w:ascii="Times New Roman" w:hAnsi="Times New Roman"/>
          <w:sz w:val="20"/>
          <w:szCs w:val="20"/>
        </w:rPr>
        <w:t xml:space="preserve">L1-based beam indication </w:t>
      </w:r>
    </w:p>
    <w:p w14:paraId="4E6BEFAF" w14:textId="27471A4F" w:rsidR="007E385F" w:rsidRPr="00571223" w:rsidRDefault="007E385F" w:rsidP="00E26F4B">
      <w:pPr>
        <w:pStyle w:val="ListParagraph"/>
        <w:numPr>
          <w:ilvl w:val="0"/>
          <w:numId w:val="9"/>
        </w:numPr>
        <w:snapToGrid w:val="0"/>
        <w:ind w:leftChars="0"/>
        <w:rPr>
          <w:rFonts w:ascii="Times New Roman" w:hAnsi="Times New Roman"/>
          <w:sz w:val="20"/>
          <w:szCs w:val="20"/>
          <w:u w:val="single"/>
        </w:rPr>
      </w:pPr>
      <w:r w:rsidRPr="00571223">
        <w:rPr>
          <w:rFonts w:ascii="Times New Roman" w:hAnsi="Times New Roman"/>
          <w:sz w:val="20"/>
          <w:szCs w:val="20"/>
        </w:rPr>
        <w:t xml:space="preserve">Detailed design of the spec support of fast panel selection for UL multi-panel UEs, along with MPE mitigation </w:t>
      </w:r>
    </w:p>
    <w:p w14:paraId="1B4E3038" w14:textId="77777777" w:rsidR="007E385F" w:rsidRPr="00571223" w:rsidRDefault="007E385F" w:rsidP="00571223">
      <w:pPr>
        <w:snapToGrid w:val="0"/>
        <w:spacing w:after="0"/>
        <w:rPr>
          <w:u w:val="single"/>
          <w:lang w:val="en-US"/>
        </w:rPr>
      </w:pPr>
    </w:p>
    <w:p w14:paraId="008E28B8" w14:textId="66B6E8DD" w:rsidR="00324830" w:rsidRPr="00571223" w:rsidRDefault="00324830" w:rsidP="00571223">
      <w:pPr>
        <w:snapToGrid w:val="0"/>
        <w:spacing w:after="0"/>
      </w:pPr>
      <w:r w:rsidRPr="00571223">
        <w:rPr>
          <w:u w:val="single"/>
        </w:rPr>
        <w:t>Multi-TRP enhancements</w:t>
      </w:r>
      <w:r w:rsidR="00D937DC" w:rsidRPr="00571223">
        <w:rPr>
          <w:u w:val="single"/>
        </w:rPr>
        <w:t xml:space="preserve"> for PDCCH, PUSCH, and PUCCH</w:t>
      </w:r>
      <w:r w:rsidRPr="00571223">
        <w:t>:</w:t>
      </w:r>
    </w:p>
    <w:p w14:paraId="145BDDD6" w14:textId="589FE895" w:rsidR="00571223" w:rsidRPr="00571223" w:rsidRDefault="00B24CEE" w:rsidP="00E26F4B">
      <w:pPr>
        <w:pStyle w:val="ListParagraph"/>
        <w:widowControl/>
        <w:numPr>
          <w:ilvl w:val="0"/>
          <w:numId w:val="12"/>
        </w:numPr>
        <w:snapToGrid w:val="0"/>
        <w:ind w:leftChars="0"/>
        <w:rPr>
          <w:rFonts w:ascii="Times New Roman" w:hAnsi="Times New Roman"/>
          <w:sz w:val="20"/>
          <w:szCs w:val="20"/>
          <w:lang w:eastAsia="ko-KR"/>
        </w:rPr>
      </w:pPr>
      <w:r w:rsidRPr="00571223">
        <w:rPr>
          <w:rFonts w:ascii="Times New Roman" w:hAnsi="Times New Roman"/>
          <w:sz w:val="20"/>
          <w:szCs w:val="20"/>
        </w:rPr>
        <w:t xml:space="preserve">Detailed design for PDCCH reliability </w:t>
      </w:r>
      <w:r>
        <w:rPr>
          <w:rFonts w:ascii="Times New Roman" w:hAnsi="Times New Roman"/>
          <w:sz w:val="20"/>
          <w:szCs w:val="20"/>
        </w:rPr>
        <w:t xml:space="preserve">and robustness </w:t>
      </w:r>
      <w:r w:rsidRPr="00571223">
        <w:rPr>
          <w:rFonts w:ascii="Times New Roman" w:hAnsi="Times New Roman"/>
          <w:sz w:val="20"/>
          <w:szCs w:val="20"/>
        </w:rPr>
        <w:t>enhancements</w:t>
      </w:r>
      <w:r>
        <w:rPr>
          <w:rFonts w:ascii="Times New Roman" w:hAnsi="Times New Roman"/>
          <w:sz w:val="20"/>
          <w:szCs w:val="20"/>
        </w:rPr>
        <w:t xml:space="preserve"> for multi-TRP including decisions on linking options for PDCCH repetition, supported modes of operation such as intra-slot and/or inter-slot repetition, ambiguity resolution related rules, and other.</w:t>
      </w:r>
    </w:p>
    <w:p w14:paraId="7DD531B4" w14:textId="1DDDD45A" w:rsidR="00571223" w:rsidRPr="00571223" w:rsidRDefault="00571223" w:rsidP="00E26F4B">
      <w:pPr>
        <w:pStyle w:val="ListParagraph"/>
        <w:widowControl/>
        <w:numPr>
          <w:ilvl w:val="0"/>
          <w:numId w:val="11"/>
        </w:numPr>
        <w:snapToGrid w:val="0"/>
        <w:ind w:leftChars="0"/>
        <w:rPr>
          <w:rFonts w:ascii="Times New Roman" w:hAnsi="Times New Roman"/>
          <w:sz w:val="20"/>
          <w:szCs w:val="20"/>
          <w:lang w:eastAsia="ko-KR"/>
        </w:rPr>
      </w:pPr>
      <w:r w:rsidRPr="00571223">
        <w:rPr>
          <w:rFonts w:ascii="Times New Roman" w:hAnsi="Times New Roman"/>
          <w:sz w:val="20"/>
          <w:szCs w:val="20"/>
        </w:rPr>
        <w:t>Detailed design for PUCCH reliability enhancements, including decisions on supported schemes, beam configuration/mapping, power control aspects, and other.</w:t>
      </w:r>
    </w:p>
    <w:p w14:paraId="39C0323E" w14:textId="62283A63" w:rsidR="007E385F" w:rsidRPr="00571223" w:rsidRDefault="00571223" w:rsidP="00E26F4B">
      <w:pPr>
        <w:pStyle w:val="ListParagraph"/>
        <w:widowControl/>
        <w:numPr>
          <w:ilvl w:val="0"/>
          <w:numId w:val="11"/>
        </w:numPr>
        <w:snapToGrid w:val="0"/>
        <w:ind w:leftChars="0"/>
        <w:rPr>
          <w:rFonts w:ascii="Times New Roman" w:hAnsi="Times New Roman"/>
          <w:sz w:val="20"/>
          <w:szCs w:val="20"/>
          <w:lang w:eastAsia="ko-KR"/>
        </w:rPr>
      </w:pPr>
      <w:r w:rsidRPr="00571223">
        <w:rPr>
          <w:rFonts w:ascii="Times New Roman" w:eastAsia="Times New Roman" w:hAnsi="Times New Roman"/>
          <w:sz w:val="20"/>
          <w:szCs w:val="20"/>
        </w:rPr>
        <w:t>Detailed design for PUSCH reliability enhancements, including decisions on supported schemes and discuss the next level of details considering CB and non-CB based PUSCH, beam configurations/mapping, power control, and other</w:t>
      </w:r>
    </w:p>
    <w:p w14:paraId="301C72D2" w14:textId="77777777" w:rsidR="00D937DC" w:rsidRPr="00571223" w:rsidRDefault="00D937DC" w:rsidP="00571223">
      <w:pPr>
        <w:snapToGrid w:val="0"/>
        <w:spacing w:after="0"/>
        <w:rPr>
          <w:u w:val="single"/>
        </w:rPr>
      </w:pPr>
    </w:p>
    <w:p w14:paraId="5B26B741" w14:textId="77777777" w:rsidR="00D937DC" w:rsidRPr="00571223" w:rsidRDefault="00D937DC" w:rsidP="00571223">
      <w:pPr>
        <w:snapToGrid w:val="0"/>
        <w:spacing w:after="0"/>
        <w:rPr>
          <w:lang w:eastAsia="ja-JP"/>
        </w:rPr>
      </w:pPr>
      <w:r w:rsidRPr="00571223">
        <w:rPr>
          <w:u w:val="single"/>
          <w:lang w:eastAsia="ja-JP"/>
        </w:rPr>
        <w:t>Multi-TRP enhancements for multi-cell mTRP</w:t>
      </w:r>
      <w:r w:rsidRPr="00571223">
        <w:rPr>
          <w:lang w:eastAsia="ja-JP"/>
        </w:rPr>
        <w:t>:</w:t>
      </w:r>
    </w:p>
    <w:p w14:paraId="77510C74" w14:textId="1AF38A54" w:rsidR="00D937DC" w:rsidRPr="00C25E38" w:rsidRDefault="00C25E38" w:rsidP="00E26F4B">
      <w:pPr>
        <w:pStyle w:val="ListParagraph"/>
        <w:widowControl/>
        <w:numPr>
          <w:ilvl w:val="0"/>
          <w:numId w:val="12"/>
        </w:numPr>
        <w:snapToGrid w:val="0"/>
        <w:ind w:leftChars="0"/>
        <w:rPr>
          <w:rFonts w:ascii="Times New Roman" w:hAnsi="Times New Roman"/>
          <w:sz w:val="20"/>
          <w:szCs w:val="20"/>
        </w:rPr>
      </w:pPr>
      <w:r w:rsidRPr="00C25E38">
        <w:rPr>
          <w:rFonts w:ascii="Times New Roman" w:hAnsi="Times New Roman"/>
          <w:sz w:val="20"/>
          <w:szCs w:val="20"/>
        </w:rPr>
        <w:t>Detailed design on QCL /TCI-related enhancement to enable inter-cell multi-DCI based multi-TRP operation</w:t>
      </w:r>
    </w:p>
    <w:p w14:paraId="5533D224" w14:textId="77777777" w:rsidR="00D937DC" w:rsidRPr="00571223" w:rsidRDefault="00D937DC" w:rsidP="00571223">
      <w:pPr>
        <w:snapToGrid w:val="0"/>
        <w:spacing w:after="0"/>
        <w:rPr>
          <w:lang w:eastAsia="ja-JP"/>
        </w:rPr>
      </w:pPr>
    </w:p>
    <w:p w14:paraId="7B57C828" w14:textId="77777777" w:rsidR="00D937DC" w:rsidRPr="00571223" w:rsidRDefault="00D937DC" w:rsidP="00571223">
      <w:pPr>
        <w:snapToGrid w:val="0"/>
        <w:spacing w:after="0"/>
        <w:rPr>
          <w:lang w:eastAsia="ja-JP"/>
        </w:rPr>
      </w:pPr>
      <w:r w:rsidRPr="00571223">
        <w:rPr>
          <w:u w:val="single"/>
          <w:lang w:eastAsia="ja-JP"/>
        </w:rPr>
        <w:t>Multi-TRP enhancements for beam management</w:t>
      </w:r>
      <w:r w:rsidRPr="00571223">
        <w:rPr>
          <w:lang w:eastAsia="ja-JP"/>
        </w:rPr>
        <w:t>:</w:t>
      </w:r>
    </w:p>
    <w:p w14:paraId="23B6143B" w14:textId="39357275" w:rsidR="00FA0388" w:rsidRPr="00571223" w:rsidRDefault="00FA0388" w:rsidP="00E26F4B">
      <w:pPr>
        <w:pStyle w:val="ListParagraph"/>
        <w:numPr>
          <w:ilvl w:val="0"/>
          <w:numId w:val="10"/>
        </w:numPr>
        <w:snapToGrid w:val="0"/>
        <w:ind w:leftChars="0"/>
        <w:rPr>
          <w:rFonts w:ascii="Times New Roman" w:hAnsi="Times New Roman"/>
          <w:sz w:val="20"/>
          <w:szCs w:val="20"/>
        </w:rPr>
      </w:pPr>
      <w:r w:rsidRPr="00571223">
        <w:rPr>
          <w:rFonts w:ascii="Times New Roman" w:hAnsi="Times New Roman"/>
          <w:sz w:val="20"/>
          <w:szCs w:val="20"/>
        </w:rPr>
        <w:t>Detailed design of beam measurement/reporting enhancement, beam failure recovery (including partial BFR) for mTRP and simultaneous reception of same/different channels/RS with different QCL-typeD</w:t>
      </w:r>
    </w:p>
    <w:p w14:paraId="7F26D1E7" w14:textId="27E03B21" w:rsidR="00D937DC" w:rsidRPr="00571223" w:rsidRDefault="00D937DC" w:rsidP="00571223">
      <w:pPr>
        <w:snapToGrid w:val="0"/>
        <w:spacing w:after="0"/>
        <w:rPr>
          <w:lang w:eastAsia="ja-JP"/>
        </w:rPr>
      </w:pPr>
    </w:p>
    <w:p w14:paraId="1EF5E777" w14:textId="77777777" w:rsidR="00D937DC" w:rsidRPr="00571223" w:rsidRDefault="00D937DC" w:rsidP="00571223">
      <w:pPr>
        <w:snapToGrid w:val="0"/>
        <w:spacing w:after="0"/>
        <w:rPr>
          <w:lang w:eastAsia="ja-JP"/>
        </w:rPr>
      </w:pPr>
      <w:r w:rsidRPr="00571223">
        <w:rPr>
          <w:u w:val="single"/>
          <w:lang w:eastAsia="ja-JP"/>
        </w:rPr>
        <w:t>Multi-TRP enhancements for HST-SFN</w:t>
      </w:r>
      <w:r w:rsidRPr="00571223">
        <w:rPr>
          <w:lang w:eastAsia="ja-JP"/>
        </w:rPr>
        <w:t>:</w:t>
      </w:r>
    </w:p>
    <w:p w14:paraId="6F506700" w14:textId="77777777" w:rsidR="00571223" w:rsidRPr="00571223" w:rsidRDefault="00571223" w:rsidP="00E26F4B">
      <w:pPr>
        <w:pStyle w:val="ListParagraph"/>
        <w:widowControl/>
        <w:numPr>
          <w:ilvl w:val="0"/>
          <w:numId w:val="13"/>
        </w:numPr>
        <w:snapToGrid w:val="0"/>
        <w:ind w:leftChars="0"/>
        <w:rPr>
          <w:rFonts w:ascii="Times New Roman" w:hAnsi="Times New Roman"/>
          <w:sz w:val="20"/>
          <w:szCs w:val="20"/>
          <w:lang w:eastAsia="ko-KR"/>
        </w:rPr>
      </w:pPr>
      <w:r w:rsidRPr="00571223">
        <w:rPr>
          <w:rFonts w:ascii="Times New Roman" w:hAnsi="Times New Roman"/>
          <w:sz w:val="20"/>
          <w:szCs w:val="20"/>
        </w:rPr>
        <w:t xml:space="preserve">Detailed solution on QCL assumption for DMRS antenna port(s) for HST-SFN deployment </w:t>
      </w:r>
    </w:p>
    <w:p w14:paraId="5FF1C368" w14:textId="6341D334" w:rsidR="00D937DC" w:rsidRPr="00571223" w:rsidRDefault="00571223" w:rsidP="00E26F4B">
      <w:pPr>
        <w:pStyle w:val="ListParagraph"/>
        <w:widowControl/>
        <w:numPr>
          <w:ilvl w:val="0"/>
          <w:numId w:val="13"/>
        </w:numPr>
        <w:snapToGrid w:val="0"/>
        <w:ind w:leftChars="0"/>
        <w:rPr>
          <w:rFonts w:ascii="Times New Roman" w:hAnsi="Times New Roman"/>
          <w:sz w:val="20"/>
          <w:szCs w:val="20"/>
          <w:lang w:eastAsia="ko-KR"/>
        </w:rPr>
      </w:pPr>
      <w:r w:rsidRPr="00571223">
        <w:rPr>
          <w:rFonts w:ascii="Times New Roman" w:eastAsia="Times New Roman" w:hAnsi="Times New Roman"/>
          <w:sz w:val="20"/>
          <w:szCs w:val="20"/>
        </w:rPr>
        <w:t>If the benefits are shown, detailed design of QCL/QCL-like relation between DL and UL signal for HST-SFN deployment</w:t>
      </w:r>
    </w:p>
    <w:p w14:paraId="59A44BE3" w14:textId="77777777" w:rsidR="007E385F" w:rsidRPr="00571223" w:rsidRDefault="007E385F" w:rsidP="00571223">
      <w:pPr>
        <w:snapToGrid w:val="0"/>
        <w:spacing w:after="0"/>
        <w:rPr>
          <w:u w:val="single"/>
        </w:rPr>
      </w:pPr>
    </w:p>
    <w:p w14:paraId="7BCCA2AE" w14:textId="2C9E8D6D" w:rsidR="00324830" w:rsidRPr="00571223" w:rsidRDefault="00324830" w:rsidP="00571223">
      <w:pPr>
        <w:snapToGrid w:val="0"/>
        <w:spacing w:after="0"/>
      </w:pPr>
      <w:r w:rsidRPr="00571223">
        <w:rPr>
          <w:u w:val="single"/>
        </w:rPr>
        <w:t>SRS enhancements</w:t>
      </w:r>
      <w:r w:rsidRPr="00571223">
        <w:t>:</w:t>
      </w:r>
    </w:p>
    <w:p w14:paraId="56F08CC7" w14:textId="52DFFE67" w:rsidR="007E385F" w:rsidRPr="00571223" w:rsidRDefault="00093082" w:rsidP="00E26F4B">
      <w:pPr>
        <w:pStyle w:val="ListParagraph"/>
        <w:numPr>
          <w:ilvl w:val="0"/>
          <w:numId w:val="9"/>
        </w:numPr>
        <w:snapToGrid w:val="0"/>
        <w:ind w:leftChars="0"/>
        <w:rPr>
          <w:rFonts w:ascii="Times New Roman" w:hAnsi="Times New Roman"/>
          <w:sz w:val="20"/>
          <w:szCs w:val="20"/>
        </w:rPr>
      </w:pPr>
      <w:r w:rsidRPr="00571223">
        <w:rPr>
          <w:rFonts w:ascii="Times New Roman" w:hAnsi="Times New Roman"/>
          <w:sz w:val="20"/>
          <w:szCs w:val="20"/>
        </w:rPr>
        <w:t>Detailed design of aperiodic SRS triggering enhancement considering flexibility and overhead</w:t>
      </w:r>
    </w:p>
    <w:p w14:paraId="5438ACFC" w14:textId="77777777" w:rsidR="005111CE" w:rsidRPr="00571223" w:rsidRDefault="005111CE" w:rsidP="005111CE">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Detailed</w:t>
      </w:r>
      <w:r w:rsidRPr="00571223">
        <w:rPr>
          <w:rFonts w:ascii="Times New Roman" w:hAnsi="Times New Roman"/>
          <w:sz w:val="20"/>
          <w:szCs w:val="20"/>
        </w:rPr>
        <w:t xml:space="preserve"> </w:t>
      </w:r>
      <w:r>
        <w:rPr>
          <w:rFonts w:ascii="Times New Roman" w:hAnsi="Times New Roman"/>
          <w:sz w:val="20"/>
          <w:szCs w:val="20"/>
        </w:rPr>
        <w:t xml:space="preserve">resource set </w:t>
      </w:r>
      <w:r w:rsidRPr="00571223">
        <w:rPr>
          <w:rFonts w:ascii="Times New Roman" w:hAnsi="Times New Roman"/>
          <w:sz w:val="20"/>
          <w:szCs w:val="20"/>
        </w:rPr>
        <w:t xml:space="preserve">configurations </w:t>
      </w:r>
      <w:r>
        <w:rPr>
          <w:rFonts w:ascii="Times New Roman" w:hAnsi="Times New Roman"/>
          <w:sz w:val="20"/>
          <w:szCs w:val="20"/>
        </w:rPr>
        <w:t>for</w:t>
      </w:r>
      <w:r w:rsidRPr="00571223">
        <w:rPr>
          <w:rFonts w:ascii="Times New Roman" w:hAnsi="Times New Roman"/>
          <w:sz w:val="20"/>
          <w:szCs w:val="20"/>
        </w:rPr>
        <w:t xml:space="preserve"> SRS antenna switching up to 8Rx</w:t>
      </w:r>
    </w:p>
    <w:p w14:paraId="4642B4B8" w14:textId="1D512693" w:rsidR="00093082" w:rsidRPr="00571223" w:rsidRDefault="005111CE" w:rsidP="005111CE">
      <w:pPr>
        <w:pStyle w:val="ListParagraph"/>
        <w:numPr>
          <w:ilvl w:val="0"/>
          <w:numId w:val="9"/>
        </w:numPr>
        <w:snapToGrid w:val="0"/>
        <w:ind w:leftChars="0"/>
        <w:rPr>
          <w:rFonts w:ascii="Times New Roman" w:hAnsi="Times New Roman"/>
          <w:sz w:val="20"/>
          <w:szCs w:val="20"/>
        </w:rPr>
      </w:pPr>
      <w:r w:rsidRPr="00571223">
        <w:rPr>
          <w:rFonts w:ascii="Times New Roman" w:hAnsi="Times New Roman"/>
          <w:sz w:val="20"/>
          <w:szCs w:val="20"/>
        </w:rPr>
        <w:t>Detailed scheme for SRS coverage/capacity enhancement</w:t>
      </w:r>
      <w:r>
        <w:rPr>
          <w:rFonts w:ascii="Times New Roman" w:hAnsi="Times New Roman"/>
          <w:sz w:val="20"/>
          <w:szCs w:val="20"/>
        </w:rPr>
        <w:t>, prioritizing Class 2 and Class 3</w:t>
      </w:r>
    </w:p>
    <w:p w14:paraId="5864B33B" w14:textId="77777777" w:rsidR="007E385F" w:rsidRPr="007E385F" w:rsidRDefault="007E385F" w:rsidP="007E385F">
      <w:pPr>
        <w:snapToGrid w:val="0"/>
        <w:spacing w:after="0"/>
        <w:rPr>
          <w:u w:val="single"/>
        </w:rPr>
      </w:pPr>
    </w:p>
    <w:p w14:paraId="0701BD63" w14:textId="0433F5AD" w:rsidR="00324830" w:rsidRDefault="00324830" w:rsidP="007E385F">
      <w:pPr>
        <w:snapToGrid w:val="0"/>
        <w:spacing w:after="0"/>
      </w:pPr>
      <w:r w:rsidRPr="007E385F">
        <w:rPr>
          <w:u w:val="single"/>
        </w:rPr>
        <w:t>CSI enhancements</w:t>
      </w:r>
      <w:r w:rsidRPr="007E385F">
        <w:t>:</w:t>
      </w:r>
    </w:p>
    <w:p w14:paraId="75AE5AC6" w14:textId="16485350" w:rsidR="00561444" w:rsidRPr="00561444" w:rsidRDefault="00CE0A1F"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D</w:t>
      </w:r>
      <w:r w:rsidR="00561444" w:rsidRPr="00561444">
        <w:rPr>
          <w:rFonts w:ascii="Times New Roman" w:hAnsi="Times New Roman"/>
          <w:sz w:val="20"/>
          <w:szCs w:val="20"/>
        </w:rPr>
        <w:t>etailed design of CSI reporting for M-TRP/panel for more dynamic hypothesis, including related configuration, measurement behavior, reporting mechanism, UE capability design</w:t>
      </w:r>
      <w:r w:rsidR="00CB416B">
        <w:rPr>
          <w:rFonts w:ascii="Times New Roman" w:hAnsi="Times New Roman"/>
          <w:sz w:val="20"/>
          <w:szCs w:val="20"/>
        </w:rPr>
        <w:t xml:space="preserve"> at least</w:t>
      </w:r>
      <w:r w:rsidR="00AC3A4B">
        <w:rPr>
          <w:rFonts w:ascii="Times New Roman" w:hAnsi="Times New Roman"/>
          <w:sz w:val="20"/>
          <w:szCs w:val="20"/>
        </w:rPr>
        <w:t>.</w:t>
      </w:r>
      <w:r w:rsidR="00561444" w:rsidRPr="00561444">
        <w:rPr>
          <w:rFonts w:ascii="Times New Roman" w:hAnsi="Times New Roman"/>
          <w:sz w:val="20"/>
          <w:szCs w:val="20"/>
        </w:rPr>
        <w:t xml:space="preserve"> </w:t>
      </w:r>
    </w:p>
    <w:p w14:paraId="47C7A544" w14:textId="6720166F" w:rsidR="00561444" w:rsidRPr="00561444" w:rsidRDefault="00CE0A1F"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D</w:t>
      </w:r>
      <w:r w:rsidR="00561444" w:rsidRPr="00561444">
        <w:rPr>
          <w:rFonts w:ascii="Times New Roman" w:hAnsi="Times New Roman"/>
          <w:sz w:val="20"/>
          <w:szCs w:val="20"/>
        </w:rPr>
        <w:t>etailed design of PS codebook enhancement by utilizing FDD reciprocity, including related codebook structure, quantization, reporting mechanism, UE capability design</w:t>
      </w:r>
      <w:r w:rsidR="00CB416B">
        <w:rPr>
          <w:rFonts w:ascii="Times New Roman" w:hAnsi="Times New Roman"/>
          <w:sz w:val="20"/>
          <w:szCs w:val="20"/>
        </w:rPr>
        <w:t xml:space="preserve"> at least</w:t>
      </w:r>
      <w:r w:rsidR="00AC3A4B">
        <w:rPr>
          <w:rFonts w:ascii="Times New Roman" w:hAnsi="Times New Roman"/>
          <w:sz w:val="20"/>
          <w:szCs w:val="20"/>
        </w:rPr>
        <w:t>.</w:t>
      </w:r>
      <w:r w:rsidR="00561444" w:rsidRPr="00561444">
        <w:rPr>
          <w:rFonts w:ascii="Times New Roman" w:hAnsi="Times New Roman"/>
          <w:sz w:val="20"/>
          <w:szCs w:val="20"/>
        </w:rPr>
        <w:t xml:space="preserve"> </w:t>
      </w:r>
    </w:p>
    <w:p w14:paraId="21EB11DF" w14:textId="77777777" w:rsidR="00637E4C" w:rsidRPr="007E385F" w:rsidRDefault="00637E4C"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720383B" w14:textId="517F4F1C" w:rsidR="005145C9" w:rsidRPr="009222CB" w:rsidRDefault="0060554D" w:rsidP="009222CB">
      <w:pPr>
        <w:rPr>
          <w:noProof/>
          <w:lang w:eastAsia="ko-KR"/>
        </w:rPr>
      </w:pPr>
      <w:r>
        <w:rPr>
          <w:lang w:eastAsia="ja-JP"/>
        </w:rPr>
        <w:t xml:space="preserve">not </w:t>
      </w:r>
      <w:r w:rsidR="00EC3D3C">
        <w:rPr>
          <w:lang w:eastAsia="ja-JP"/>
        </w:rPr>
        <w:t xml:space="preserve">yet </w:t>
      </w:r>
      <w:r>
        <w:rPr>
          <w:lang w:eastAsia="ja-JP"/>
        </w:rPr>
        <w:t xml:space="preserve">started yet </w:t>
      </w:r>
    </w:p>
    <w:p w14:paraId="1C23F868" w14:textId="418BDC38" w:rsidR="00D445CD" w:rsidRPr="005145C9" w:rsidRDefault="00D445CD" w:rsidP="00D445CD">
      <w:pPr>
        <w:rPr>
          <w:noProof/>
          <w:lang w:val="en-US"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43D33DFA" w14:textId="52A50D46" w:rsidR="009222CB" w:rsidRDefault="00DA1753" w:rsidP="0001790B">
      <w:pPr>
        <w:rPr>
          <w:lang w:eastAsia="ja-JP"/>
        </w:rPr>
      </w:pPr>
      <w:r>
        <w:rPr>
          <w:lang w:eastAsia="ja-JP"/>
        </w:rPr>
        <w:t>not yet started yet</w:t>
      </w:r>
    </w:p>
    <w:p w14:paraId="4442A652" w14:textId="77777777" w:rsidR="00DA1753" w:rsidRPr="00671248" w:rsidRDefault="00DA1753"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6B20DF9E" w14:textId="27304AA5" w:rsidR="007D2085" w:rsidRPr="009222CB" w:rsidRDefault="007D2085" w:rsidP="007D2085">
      <w:pPr>
        <w:rPr>
          <w:noProof/>
          <w:lang w:eastAsia="ko-KR"/>
        </w:rPr>
      </w:pPr>
      <w:r>
        <w:rPr>
          <w:lang w:eastAsia="ja-JP"/>
        </w:rPr>
        <w:t xml:space="preserve">not </w:t>
      </w:r>
      <w:r w:rsidR="00DA1753">
        <w:rPr>
          <w:lang w:eastAsia="ja-JP"/>
        </w:rPr>
        <w:t xml:space="preserve">yet </w:t>
      </w:r>
      <w:r>
        <w:rPr>
          <w:lang w:eastAsia="ja-JP"/>
        </w:rPr>
        <w:t xml:space="preserve">started </w:t>
      </w:r>
    </w:p>
    <w:p w14:paraId="0FAA0A29" w14:textId="01F45936" w:rsidR="005145C9" w:rsidRPr="0001790B" w:rsidRDefault="005145C9"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739E2635" w14:textId="33B55FA8" w:rsidR="006A75BB" w:rsidRDefault="00803D93" w:rsidP="0001790B">
      <w:pPr>
        <w:rPr>
          <w:lang w:eastAsia="ja-JP"/>
        </w:rPr>
      </w:pPr>
      <w:r>
        <w:rPr>
          <w:lang w:eastAsia="ja-JP"/>
        </w:rPr>
        <w:t>not yet started yet</w:t>
      </w: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lastRenderedPageBreak/>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AD21B" w14:textId="77777777" w:rsidR="00871425" w:rsidRDefault="00871425">
      <w:r>
        <w:separator/>
      </w:r>
    </w:p>
  </w:endnote>
  <w:endnote w:type="continuationSeparator" w:id="0">
    <w:p w14:paraId="638C7774" w14:textId="77777777" w:rsidR="00871425" w:rsidRDefault="0087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63FC61D9" w:rsidR="00116634" w:rsidRDefault="00116634">
    <w:pPr>
      <w:pStyle w:val="Footer"/>
    </w:pPr>
    <w:r>
      <w:rPr>
        <w:rStyle w:val="PageNumber"/>
      </w:rPr>
      <w:fldChar w:fldCharType="begin"/>
    </w:r>
    <w:r>
      <w:rPr>
        <w:rStyle w:val="PageNumber"/>
      </w:rPr>
      <w:instrText xml:space="preserve"> PAGE </w:instrText>
    </w:r>
    <w:r>
      <w:rPr>
        <w:rStyle w:val="PageNumber"/>
      </w:rPr>
      <w:fldChar w:fldCharType="separate"/>
    </w:r>
    <w:r w:rsidR="00AB087C">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B087C">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8A4E4" w14:textId="77777777" w:rsidR="00871425" w:rsidRDefault="00871425">
      <w:r>
        <w:separator/>
      </w:r>
    </w:p>
  </w:footnote>
  <w:footnote w:type="continuationSeparator" w:id="0">
    <w:p w14:paraId="55115097" w14:textId="77777777" w:rsidR="00871425" w:rsidRDefault="00871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405B"/>
    <w:multiLevelType w:val="hybridMultilevel"/>
    <w:tmpl w:val="3E54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7C0DB6"/>
    <w:multiLevelType w:val="hybridMultilevel"/>
    <w:tmpl w:val="562C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7B39C5"/>
    <w:multiLevelType w:val="hybridMultilevel"/>
    <w:tmpl w:val="F2F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F832A4"/>
    <w:multiLevelType w:val="hybridMultilevel"/>
    <w:tmpl w:val="F546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572499"/>
    <w:multiLevelType w:val="hybridMultilevel"/>
    <w:tmpl w:val="5914D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33"/>
  </w:num>
  <w:num w:numId="4">
    <w:abstractNumId w:val="7"/>
  </w:num>
  <w:num w:numId="5">
    <w:abstractNumId w:val="20"/>
  </w:num>
  <w:num w:numId="6">
    <w:abstractNumId w:val="6"/>
  </w:num>
  <w:num w:numId="7">
    <w:abstractNumId w:val="31"/>
  </w:num>
  <w:num w:numId="8">
    <w:abstractNumId w:val="21"/>
  </w:num>
  <w:num w:numId="9">
    <w:abstractNumId w:val="4"/>
  </w:num>
  <w:num w:numId="10">
    <w:abstractNumId w:val="28"/>
  </w:num>
  <w:num w:numId="11">
    <w:abstractNumId w:val="32"/>
  </w:num>
  <w:num w:numId="12">
    <w:abstractNumId w:val="17"/>
  </w:num>
  <w:num w:numId="13">
    <w:abstractNumId w:val="23"/>
  </w:num>
  <w:num w:numId="14">
    <w:abstractNumId w:val="26"/>
  </w:num>
  <w:num w:numId="15">
    <w:abstractNumId w:val="19"/>
  </w:num>
  <w:num w:numId="16">
    <w:abstractNumId w:val="22"/>
  </w:num>
  <w:num w:numId="17">
    <w:abstractNumId w:val="13"/>
  </w:num>
  <w:num w:numId="18">
    <w:abstractNumId w:val="18"/>
  </w:num>
  <w:num w:numId="19">
    <w:abstractNumId w:val="34"/>
  </w:num>
  <w:num w:numId="20">
    <w:abstractNumId w:val="10"/>
  </w:num>
  <w:num w:numId="21">
    <w:abstractNumId w:val="3"/>
  </w:num>
  <w:num w:numId="22">
    <w:abstractNumId w:val="30"/>
  </w:num>
  <w:num w:numId="23">
    <w:abstractNumId w:val="2"/>
  </w:num>
  <w:num w:numId="24">
    <w:abstractNumId w:val="25"/>
  </w:num>
  <w:num w:numId="25">
    <w:abstractNumId w:val="5"/>
  </w:num>
  <w:num w:numId="26">
    <w:abstractNumId w:val="11"/>
  </w:num>
  <w:num w:numId="27">
    <w:abstractNumId w:val="24"/>
  </w:num>
  <w:num w:numId="28">
    <w:abstractNumId w:val="14"/>
  </w:num>
  <w:num w:numId="29">
    <w:abstractNumId w:val="8"/>
  </w:num>
  <w:num w:numId="30">
    <w:abstractNumId w:val="15"/>
  </w:num>
  <w:num w:numId="31">
    <w:abstractNumId w:val="16"/>
  </w:num>
  <w:num w:numId="32">
    <w:abstractNumId w:val="9"/>
  </w:num>
  <w:num w:numId="33">
    <w:abstractNumId w:val="1"/>
  </w:num>
  <w:num w:numId="34">
    <w:abstractNumId w:val="29"/>
  </w:num>
  <w:num w:numId="35">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s-E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3FFF"/>
    <w:rsid w:val="0004456C"/>
    <w:rsid w:val="000447C8"/>
    <w:rsid w:val="00045D36"/>
    <w:rsid w:val="0005259B"/>
    <w:rsid w:val="00053FEE"/>
    <w:rsid w:val="00060AE4"/>
    <w:rsid w:val="000746A7"/>
    <w:rsid w:val="00086129"/>
    <w:rsid w:val="000910BB"/>
    <w:rsid w:val="000926AF"/>
    <w:rsid w:val="00093082"/>
    <w:rsid w:val="000934E0"/>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25859"/>
    <w:rsid w:val="00132AB1"/>
    <w:rsid w:val="00136999"/>
    <w:rsid w:val="00137471"/>
    <w:rsid w:val="00145C21"/>
    <w:rsid w:val="00150FD3"/>
    <w:rsid w:val="00151FA2"/>
    <w:rsid w:val="001645B9"/>
    <w:rsid w:val="00164BE5"/>
    <w:rsid w:val="00184428"/>
    <w:rsid w:val="00190E02"/>
    <w:rsid w:val="00192121"/>
    <w:rsid w:val="001A00DF"/>
    <w:rsid w:val="001A248F"/>
    <w:rsid w:val="001A306D"/>
    <w:rsid w:val="001A3B5F"/>
    <w:rsid w:val="001A7925"/>
    <w:rsid w:val="001A796E"/>
    <w:rsid w:val="001B4CC4"/>
    <w:rsid w:val="001B5CA8"/>
    <w:rsid w:val="001B72CE"/>
    <w:rsid w:val="001B74FE"/>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34A3"/>
    <w:rsid w:val="00254B8A"/>
    <w:rsid w:val="00257E37"/>
    <w:rsid w:val="00263002"/>
    <w:rsid w:val="00290066"/>
    <w:rsid w:val="00293D0A"/>
    <w:rsid w:val="0029567C"/>
    <w:rsid w:val="002967B8"/>
    <w:rsid w:val="002A04F4"/>
    <w:rsid w:val="002B7E2A"/>
    <w:rsid w:val="002C2E06"/>
    <w:rsid w:val="002C394E"/>
    <w:rsid w:val="002C5887"/>
    <w:rsid w:val="002C6BD0"/>
    <w:rsid w:val="002D63EA"/>
    <w:rsid w:val="00300269"/>
    <w:rsid w:val="00301B7A"/>
    <w:rsid w:val="00306D59"/>
    <w:rsid w:val="003140FF"/>
    <w:rsid w:val="00317D70"/>
    <w:rsid w:val="00324830"/>
    <w:rsid w:val="0032503A"/>
    <w:rsid w:val="00325EE1"/>
    <w:rsid w:val="00327115"/>
    <w:rsid w:val="003357C0"/>
    <w:rsid w:val="00344D60"/>
    <w:rsid w:val="003458C1"/>
    <w:rsid w:val="00346477"/>
    <w:rsid w:val="00346A0B"/>
    <w:rsid w:val="00347CB0"/>
    <w:rsid w:val="00347E13"/>
    <w:rsid w:val="00351000"/>
    <w:rsid w:val="00351FF3"/>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D7D49"/>
    <w:rsid w:val="003E003C"/>
    <w:rsid w:val="003E3A1A"/>
    <w:rsid w:val="003E5B22"/>
    <w:rsid w:val="003F3FC1"/>
    <w:rsid w:val="0040091C"/>
    <w:rsid w:val="004035A4"/>
    <w:rsid w:val="00405555"/>
    <w:rsid w:val="00406D7A"/>
    <w:rsid w:val="0042087C"/>
    <w:rsid w:val="004258BA"/>
    <w:rsid w:val="00426559"/>
    <w:rsid w:val="00432D69"/>
    <w:rsid w:val="004361A0"/>
    <w:rsid w:val="004531C9"/>
    <w:rsid w:val="00457D91"/>
    <w:rsid w:val="00460C31"/>
    <w:rsid w:val="00464E5B"/>
    <w:rsid w:val="0047055A"/>
    <w:rsid w:val="00474450"/>
    <w:rsid w:val="004873E6"/>
    <w:rsid w:val="004A11B8"/>
    <w:rsid w:val="004B15B8"/>
    <w:rsid w:val="004B17BA"/>
    <w:rsid w:val="004B566C"/>
    <w:rsid w:val="004B7B48"/>
    <w:rsid w:val="004C30F2"/>
    <w:rsid w:val="004C32A5"/>
    <w:rsid w:val="004D4AB1"/>
    <w:rsid w:val="004D5F68"/>
    <w:rsid w:val="004E4EEB"/>
    <w:rsid w:val="004F218A"/>
    <w:rsid w:val="004F3364"/>
    <w:rsid w:val="004F3414"/>
    <w:rsid w:val="005007A8"/>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79FF"/>
    <w:rsid w:val="00561444"/>
    <w:rsid w:val="00571223"/>
    <w:rsid w:val="00576298"/>
    <w:rsid w:val="005776DD"/>
    <w:rsid w:val="00582117"/>
    <w:rsid w:val="0058478F"/>
    <w:rsid w:val="00593315"/>
    <w:rsid w:val="00593D95"/>
    <w:rsid w:val="005A170D"/>
    <w:rsid w:val="005A2CC4"/>
    <w:rsid w:val="005A6C96"/>
    <w:rsid w:val="005B7213"/>
    <w:rsid w:val="005D0418"/>
    <w:rsid w:val="005E1D58"/>
    <w:rsid w:val="0060554D"/>
    <w:rsid w:val="00605C49"/>
    <w:rsid w:val="00610E37"/>
    <w:rsid w:val="0061335E"/>
    <w:rsid w:val="00616CE0"/>
    <w:rsid w:val="006207ED"/>
    <w:rsid w:val="00625EDF"/>
    <w:rsid w:val="00626BC9"/>
    <w:rsid w:val="00627B45"/>
    <w:rsid w:val="006352CE"/>
    <w:rsid w:val="00636919"/>
    <w:rsid w:val="00637E4C"/>
    <w:rsid w:val="00641527"/>
    <w:rsid w:val="006424B5"/>
    <w:rsid w:val="006458DF"/>
    <w:rsid w:val="0064713B"/>
    <w:rsid w:val="00650D52"/>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554A"/>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3B44"/>
    <w:rsid w:val="00784D74"/>
    <w:rsid w:val="00785028"/>
    <w:rsid w:val="007859EB"/>
    <w:rsid w:val="00793441"/>
    <w:rsid w:val="00793896"/>
    <w:rsid w:val="007A3A5A"/>
    <w:rsid w:val="007A4370"/>
    <w:rsid w:val="007B402E"/>
    <w:rsid w:val="007C1D84"/>
    <w:rsid w:val="007C40CB"/>
    <w:rsid w:val="007C47AA"/>
    <w:rsid w:val="007D2085"/>
    <w:rsid w:val="007D303D"/>
    <w:rsid w:val="007D3790"/>
    <w:rsid w:val="007E0DEC"/>
    <w:rsid w:val="007E1D15"/>
    <w:rsid w:val="007E1DEA"/>
    <w:rsid w:val="007E2202"/>
    <w:rsid w:val="007E385F"/>
    <w:rsid w:val="007E7ECE"/>
    <w:rsid w:val="007F56B0"/>
    <w:rsid w:val="007F5F1E"/>
    <w:rsid w:val="008021EB"/>
    <w:rsid w:val="00803D93"/>
    <w:rsid w:val="00811D0C"/>
    <w:rsid w:val="008145EA"/>
    <w:rsid w:val="00815869"/>
    <w:rsid w:val="00816B81"/>
    <w:rsid w:val="0082269D"/>
    <w:rsid w:val="00823B90"/>
    <w:rsid w:val="0083266E"/>
    <w:rsid w:val="008546E5"/>
    <w:rsid w:val="00863EE9"/>
    <w:rsid w:val="008669FD"/>
    <w:rsid w:val="00871425"/>
    <w:rsid w:val="00871653"/>
    <w:rsid w:val="00873DCD"/>
    <w:rsid w:val="008778CF"/>
    <w:rsid w:val="00881D74"/>
    <w:rsid w:val="00881E7B"/>
    <w:rsid w:val="008836AC"/>
    <w:rsid w:val="0088370D"/>
    <w:rsid w:val="00884583"/>
    <w:rsid w:val="00887422"/>
    <w:rsid w:val="0089166C"/>
    <w:rsid w:val="00893204"/>
    <w:rsid w:val="008960DE"/>
    <w:rsid w:val="008A36DF"/>
    <w:rsid w:val="008B7BAE"/>
    <w:rsid w:val="008C1698"/>
    <w:rsid w:val="008C1A3D"/>
    <w:rsid w:val="008D01C3"/>
    <w:rsid w:val="008D1E13"/>
    <w:rsid w:val="008D6549"/>
    <w:rsid w:val="008D70D2"/>
    <w:rsid w:val="008E28CC"/>
    <w:rsid w:val="008F1335"/>
    <w:rsid w:val="008F1679"/>
    <w:rsid w:val="008F3F19"/>
    <w:rsid w:val="00900AE8"/>
    <w:rsid w:val="00900DAD"/>
    <w:rsid w:val="00901BA7"/>
    <w:rsid w:val="0091252E"/>
    <w:rsid w:val="0091408E"/>
    <w:rsid w:val="00915AE3"/>
    <w:rsid w:val="009222CB"/>
    <w:rsid w:val="00931076"/>
    <w:rsid w:val="009378CA"/>
    <w:rsid w:val="00937D2A"/>
    <w:rsid w:val="0095025E"/>
    <w:rsid w:val="00951EF1"/>
    <w:rsid w:val="00952725"/>
    <w:rsid w:val="00953110"/>
    <w:rsid w:val="00955C4C"/>
    <w:rsid w:val="00987BDD"/>
    <w:rsid w:val="00990502"/>
    <w:rsid w:val="00995338"/>
    <w:rsid w:val="00996777"/>
    <w:rsid w:val="009A7AB4"/>
    <w:rsid w:val="009B3681"/>
    <w:rsid w:val="009B3E40"/>
    <w:rsid w:val="009B5278"/>
    <w:rsid w:val="009C0BC7"/>
    <w:rsid w:val="009C4A6E"/>
    <w:rsid w:val="009C60E5"/>
    <w:rsid w:val="009C6592"/>
    <w:rsid w:val="009D1A6A"/>
    <w:rsid w:val="009D4C38"/>
    <w:rsid w:val="009E209B"/>
    <w:rsid w:val="009E2A1C"/>
    <w:rsid w:val="009F01A2"/>
    <w:rsid w:val="009F0747"/>
    <w:rsid w:val="00A01356"/>
    <w:rsid w:val="00A03514"/>
    <w:rsid w:val="00A0464B"/>
    <w:rsid w:val="00A07834"/>
    <w:rsid w:val="00A17079"/>
    <w:rsid w:val="00A3034E"/>
    <w:rsid w:val="00A3542C"/>
    <w:rsid w:val="00A436CF"/>
    <w:rsid w:val="00A448C3"/>
    <w:rsid w:val="00A458D4"/>
    <w:rsid w:val="00A46FB7"/>
    <w:rsid w:val="00A53118"/>
    <w:rsid w:val="00A6124D"/>
    <w:rsid w:val="00A751AF"/>
    <w:rsid w:val="00A75E1C"/>
    <w:rsid w:val="00A7680C"/>
    <w:rsid w:val="00A805B2"/>
    <w:rsid w:val="00A86AB5"/>
    <w:rsid w:val="00A87281"/>
    <w:rsid w:val="00A90BFB"/>
    <w:rsid w:val="00A97226"/>
    <w:rsid w:val="00AA0E64"/>
    <w:rsid w:val="00AA142F"/>
    <w:rsid w:val="00AA53DB"/>
    <w:rsid w:val="00AB087C"/>
    <w:rsid w:val="00AB239A"/>
    <w:rsid w:val="00AB4708"/>
    <w:rsid w:val="00AB6B4B"/>
    <w:rsid w:val="00AC39FB"/>
    <w:rsid w:val="00AC3A4B"/>
    <w:rsid w:val="00AC7E50"/>
    <w:rsid w:val="00AD2EE6"/>
    <w:rsid w:val="00AD53C7"/>
    <w:rsid w:val="00AD7ADC"/>
    <w:rsid w:val="00AE08EB"/>
    <w:rsid w:val="00AE3191"/>
    <w:rsid w:val="00AE7AFA"/>
    <w:rsid w:val="00AF2FB5"/>
    <w:rsid w:val="00AF4FC2"/>
    <w:rsid w:val="00AF6939"/>
    <w:rsid w:val="00B00BBE"/>
    <w:rsid w:val="00B07A91"/>
    <w:rsid w:val="00B10710"/>
    <w:rsid w:val="00B208FA"/>
    <w:rsid w:val="00B24CEE"/>
    <w:rsid w:val="00B25C12"/>
    <w:rsid w:val="00B26BE5"/>
    <w:rsid w:val="00B2766F"/>
    <w:rsid w:val="00B31ABC"/>
    <w:rsid w:val="00B445ED"/>
    <w:rsid w:val="00B6300F"/>
    <w:rsid w:val="00B70389"/>
    <w:rsid w:val="00B768D5"/>
    <w:rsid w:val="00B84623"/>
    <w:rsid w:val="00B90CE1"/>
    <w:rsid w:val="00BA1E22"/>
    <w:rsid w:val="00BA5A58"/>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9A3"/>
    <w:rsid w:val="00C50477"/>
    <w:rsid w:val="00C54364"/>
    <w:rsid w:val="00C56296"/>
    <w:rsid w:val="00C74DAF"/>
    <w:rsid w:val="00C753EF"/>
    <w:rsid w:val="00C77C4A"/>
    <w:rsid w:val="00C80116"/>
    <w:rsid w:val="00C847E0"/>
    <w:rsid w:val="00C87BFC"/>
    <w:rsid w:val="00C97B33"/>
    <w:rsid w:val="00CA07C3"/>
    <w:rsid w:val="00CA2302"/>
    <w:rsid w:val="00CB1941"/>
    <w:rsid w:val="00CB416B"/>
    <w:rsid w:val="00CB4196"/>
    <w:rsid w:val="00CC5128"/>
    <w:rsid w:val="00CC74A4"/>
    <w:rsid w:val="00CE0A1F"/>
    <w:rsid w:val="00CE4335"/>
    <w:rsid w:val="00CF1B5C"/>
    <w:rsid w:val="00CF5E71"/>
    <w:rsid w:val="00CF7FAC"/>
    <w:rsid w:val="00D03576"/>
    <w:rsid w:val="00D06053"/>
    <w:rsid w:val="00D13113"/>
    <w:rsid w:val="00D160C1"/>
    <w:rsid w:val="00D17794"/>
    <w:rsid w:val="00D22398"/>
    <w:rsid w:val="00D24000"/>
    <w:rsid w:val="00D250E8"/>
    <w:rsid w:val="00D35E6C"/>
    <w:rsid w:val="00D436CF"/>
    <w:rsid w:val="00D445CD"/>
    <w:rsid w:val="00D45B2F"/>
    <w:rsid w:val="00D46E88"/>
    <w:rsid w:val="00D60BD6"/>
    <w:rsid w:val="00D613A9"/>
    <w:rsid w:val="00D70D86"/>
    <w:rsid w:val="00D76BA4"/>
    <w:rsid w:val="00D8021D"/>
    <w:rsid w:val="00D82D10"/>
    <w:rsid w:val="00D86784"/>
    <w:rsid w:val="00D931DD"/>
    <w:rsid w:val="00D937DC"/>
    <w:rsid w:val="00D969EA"/>
    <w:rsid w:val="00DA13C7"/>
    <w:rsid w:val="00DA1753"/>
    <w:rsid w:val="00DA516C"/>
    <w:rsid w:val="00DB2AF3"/>
    <w:rsid w:val="00DB4FA5"/>
    <w:rsid w:val="00DB7749"/>
    <w:rsid w:val="00DC16A6"/>
    <w:rsid w:val="00DC3E0C"/>
    <w:rsid w:val="00DD75F5"/>
    <w:rsid w:val="00DE2895"/>
    <w:rsid w:val="00DE2A08"/>
    <w:rsid w:val="00DE2B4D"/>
    <w:rsid w:val="00DF434B"/>
    <w:rsid w:val="00E00E44"/>
    <w:rsid w:val="00E049A8"/>
    <w:rsid w:val="00E05B56"/>
    <w:rsid w:val="00E12ECB"/>
    <w:rsid w:val="00E1451F"/>
    <w:rsid w:val="00E15A72"/>
    <w:rsid w:val="00E15E28"/>
    <w:rsid w:val="00E16577"/>
    <w:rsid w:val="00E26F4B"/>
    <w:rsid w:val="00E2793C"/>
    <w:rsid w:val="00E36051"/>
    <w:rsid w:val="00E544FA"/>
    <w:rsid w:val="00E5792E"/>
    <w:rsid w:val="00E6077C"/>
    <w:rsid w:val="00E62011"/>
    <w:rsid w:val="00E6618E"/>
    <w:rsid w:val="00E72274"/>
    <w:rsid w:val="00E76B71"/>
    <w:rsid w:val="00E77436"/>
    <w:rsid w:val="00E82C8E"/>
    <w:rsid w:val="00E8760E"/>
    <w:rsid w:val="00E87CFA"/>
    <w:rsid w:val="00E93D77"/>
    <w:rsid w:val="00E95264"/>
    <w:rsid w:val="00EA2172"/>
    <w:rsid w:val="00EA2DC1"/>
    <w:rsid w:val="00EC1F2F"/>
    <w:rsid w:val="00EC3D3C"/>
    <w:rsid w:val="00EC5571"/>
    <w:rsid w:val="00ED0E8F"/>
    <w:rsid w:val="00ED1C18"/>
    <w:rsid w:val="00ED41F0"/>
    <w:rsid w:val="00ED6E6E"/>
    <w:rsid w:val="00ED707E"/>
    <w:rsid w:val="00ED7369"/>
    <w:rsid w:val="00ED7D84"/>
    <w:rsid w:val="00EE08AA"/>
    <w:rsid w:val="00EE0A7A"/>
    <w:rsid w:val="00EE1504"/>
    <w:rsid w:val="00EE2763"/>
    <w:rsid w:val="00EE3B5B"/>
    <w:rsid w:val="00EE4CC9"/>
    <w:rsid w:val="00EF37B5"/>
    <w:rsid w:val="00EF4800"/>
    <w:rsid w:val="00EF674A"/>
    <w:rsid w:val="00F00A3D"/>
    <w:rsid w:val="00F00B88"/>
    <w:rsid w:val="00F01D77"/>
    <w:rsid w:val="00F022BF"/>
    <w:rsid w:val="00F0586C"/>
    <w:rsid w:val="00F115B2"/>
    <w:rsid w:val="00F17CA4"/>
    <w:rsid w:val="00F206D5"/>
    <w:rsid w:val="00F23C9F"/>
    <w:rsid w:val="00F24DDD"/>
    <w:rsid w:val="00F253E8"/>
    <w:rsid w:val="00F2770B"/>
    <w:rsid w:val="00F30C44"/>
    <w:rsid w:val="00F44901"/>
    <w:rsid w:val="00F549A3"/>
    <w:rsid w:val="00F55CBF"/>
    <w:rsid w:val="00F61213"/>
    <w:rsid w:val="00F62A16"/>
    <w:rsid w:val="00F67CB0"/>
    <w:rsid w:val="00F72B10"/>
    <w:rsid w:val="00F77359"/>
    <w:rsid w:val="00F86674"/>
    <w:rsid w:val="00F86A73"/>
    <w:rsid w:val="00FA0388"/>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64DBC-662C-438B-8616-5E3AC2AD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15</Pages>
  <Words>6741</Words>
  <Characters>38430</Characters>
  <Application>Microsoft Office Word</Application>
  <DocSecurity>0</DocSecurity>
  <Lines>320</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45081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26</cp:revision>
  <dcterms:created xsi:type="dcterms:W3CDTF">2020-09-01T09:57:00Z</dcterms:created>
  <dcterms:modified xsi:type="dcterms:W3CDTF">2020-11-26T00:20:00Z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1598955190</vt:lpwstr>
  </property>
</Properties>
</file>